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F240" w14:textId="4B5E6149" w:rsidR="00F85387" w:rsidRPr="00DE3467" w:rsidRDefault="00F85387" w:rsidP="00F8538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>
        <w:rPr>
          <w:b/>
          <w:noProof/>
          <w:sz w:val="24"/>
        </w:rPr>
        <w:t>11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540E8B">
        <w:rPr>
          <w:b/>
          <w:noProof/>
          <w:sz w:val="24"/>
        </w:rPr>
        <w:tab/>
      </w:r>
      <w:r w:rsidRPr="0055073B">
        <w:rPr>
          <w:b/>
          <w:noProof/>
          <w:sz w:val="24"/>
        </w:rPr>
        <w:t>R4-240</w:t>
      </w:r>
      <w:r w:rsidR="00540E8B">
        <w:rPr>
          <w:b/>
          <w:noProof/>
          <w:sz w:val="24"/>
        </w:rPr>
        <w:t>9098</w:t>
      </w:r>
    </w:p>
    <w:p w14:paraId="3EAE4B23" w14:textId="77777777" w:rsidR="00F85387" w:rsidRDefault="00F85387" w:rsidP="00F85387">
      <w:pPr>
        <w:spacing w:after="0"/>
        <w:rPr>
          <w:b/>
          <w:noProof/>
          <w:sz w:val="24"/>
        </w:rPr>
      </w:pPr>
      <w:r w:rsidRPr="00F5541A">
        <w:rPr>
          <w:b/>
          <w:noProof/>
          <w:sz w:val="24"/>
        </w:rPr>
        <w:t>Fukuoka</w:t>
      </w:r>
      <w:r w:rsidRPr="00DE34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 20</w:t>
      </w:r>
      <w:r w:rsidRPr="00DE3467">
        <w:rPr>
          <w:b/>
          <w:noProof/>
          <w:sz w:val="24"/>
        </w:rPr>
        <w:t>th  –2</w:t>
      </w:r>
      <w:r>
        <w:rPr>
          <w:b/>
          <w:noProof/>
          <w:sz w:val="24"/>
        </w:rPr>
        <w:t>4</w:t>
      </w:r>
      <w:r w:rsidRPr="00DE3467">
        <w:rPr>
          <w:b/>
          <w:noProof/>
          <w:sz w:val="24"/>
        </w:rPr>
        <w:t xml:space="preserve">th  </w:t>
      </w:r>
      <w:r>
        <w:rPr>
          <w:b/>
          <w:noProof/>
          <w:sz w:val="24"/>
        </w:rPr>
        <w:t>May</w:t>
      </w:r>
      <w:r w:rsidRPr="00DE3467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p w14:paraId="7D4E8408" w14:textId="77777777" w:rsidR="00F85387" w:rsidRDefault="00F85387" w:rsidP="00F85387">
      <w:pPr>
        <w:spacing w:after="0"/>
        <w:rPr>
          <w:b/>
          <w:noProof/>
          <w:sz w:val="24"/>
        </w:rPr>
      </w:pPr>
    </w:p>
    <w:p w14:paraId="3D0B1162" w14:textId="01A3A06F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6B1881C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A094A" w:rsidRPr="00BA094A">
        <w:rPr>
          <w:rFonts w:cs="Arial"/>
          <w:sz w:val="22"/>
          <w:szCs w:val="22"/>
          <w:lang w:val="en-US"/>
        </w:rPr>
        <w:t>Coexisting study simulation assumptions</w:t>
      </w:r>
      <w:r w:rsidR="009475B0">
        <w:rPr>
          <w:rFonts w:cs="Arial"/>
          <w:sz w:val="22"/>
          <w:szCs w:val="22"/>
          <w:lang w:val="en-US"/>
        </w:rPr>
        <w:t xml:space="preserve"> for </w:t>
      </w:r>
      <w:r w:rsidR="00A11DAE">
        <w:rPr>
          <w:rFonts w:cs="Arial"/>
          <w:sz w:val="22"/>
          <w:szCs w:val="22"/>
          <w:lang w:val="en-US"/>
        </w:rPr>
        <w:t>A-IoT</w:t>
      </w:r>
    </w:p>
    <w:p w14:paraId="51BD89B7" w14:textId="467E5A42" w:rsidR="001F6272" w:rsidRPr="004A4234" w:rsidRDefault="001F6272" w:rsidP="001F6272">
      <w:pPr>
        <w:spacing w:after="0"/>
        <w:rPr>
          <w:rFonts w:cs="Arial"/>
          <w:sz w:val="22"/>
          <w:szCs w:val="22"/>
          <w:lang w:val="sv-SE"/>
        </w:rPr>
      </w:pPr>
      <w:r w:rsidRPr="004A4234">
        <w:rPr>
          <w:rFonts w:cs="Arial"/>
          <w:b/>
          <w:sz w:val="22"/>
          <w:szCs w:val="22"/>
          <w:lang w:val="sv-SE"/>
        </w:rPr>
        <w:t>Agenda item:</w:t>
      </w:r>
      <w:r w:rsidRPr="004A4234">
        <w:rPr>
          <w:rFonts w:cs="Arial"/>
          <w:sz w:val="22"/>
          <w:szCs w:val="22"/>
          <w:lang w:val="sv-SE"/>
        </w:rPr>
        <w:tab/>
      </w:r>
      <w:r w:rsidRPr="004A4234">
        <w:rPr>
          <w:rFonts w:cs="Arial"/>
          <w:sz w:val="22"/>
          <w:szCs w:val="22"/>
          <w:lang w:val="sv-SE"/>
        </w:rPr>
        <w:tab/>
      </w:r>
      <w:r w:rsidR="001218A3">
        <w:rPr>
          <w:rFonts w:cs="Arial"/>
          <w:sz w:val="22"/>
          <w:szCs w:val="22"/>
          <w:lang w:val="sv-SE" w:eastAsia="zh-CN"/>
        </w:rPr>
        <w:t>10</w:t>
      </w:r>
      <w:r w:rsidR="0084280A">
        <w:rPr>
          <w:rFonts w:cs="Arial"/>
          <w:sz w:val="22"/>
          <w:szCs w:val="22"/>
          <w:lang w:val="sv-SE" w:eastAsia="zh-CN"/>
        </w:rPr>
        <w:t>.13.2</w:t>
      </w:r>
      <w:r w:rsidR="001218A3">
        <w:rPr>
          <w:rFonts w:cs="Arial"/>
          <w:sz w:val="22"/>
          <w:szCs w:val="22"/>
          <w:lang w:val="sv-SE" w:eastAsia="zh-CN"/>
        </w:rPr>
        <w:t>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3F0CDB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discuss the simulation assumptions for coexisting </w:t>
      </w:r>
      <w:r w:rsidR="00301D49">
        <w:rPr>
          <w:lang w:val="en-US"/>
        </w:rPr>
        <w:t>for A-IoT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0FD3B0A" w14:textId="5E579410" w:rsidR="00181EC1" w:rsidRPr="00181EC1" w:rsidRDefault="00181EC1" w:rsidP="00181EC1">
      <w:r>
        <w:t>In WF</w:t>
      </w:r>
      <w:r w:rsidR="00736F79">
        <w:t xml:space="preserve"> </w:t>
      </w:r>
      <w:r>
        <w:t>[1], the evaluation cases are stated as below.</w:t>
      </w:r>
    </w:p>
    <w:p w14:paraId="2D9401B6" w14:textId="77777777" w:rsidR="00181EC1" w:rsidRPr="00360F2D" w:rsidRDefault="00181EC1" w:rsidP="00774894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2-5-2: Evaluation cases for D1T1 for device 1 and 2a between NR and AIOT</w:t>
      </w:r>
    </w:p>
    <w:p w14:paraId="2212673B" w14:textId="77777777" w:rsidR="00181EC1" w:rsidRPr="00360F2D" w:rsidRDefault="00181EC1" w:rsidP="00774894">
      <w:pPr>
        <w:ind w:left="1440"/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370EFA2E" w14:textId="77777777" w:rsidR="00181EC1" w:rsidRPr="00360F2D" w:rsidRDefault="00181EC1" w:rsidP="00774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880"/>
        <w:textAlignment w:val="baseline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 on e</w:t>
      </w:r>
      <w:r w:rsidRPr="009C757A">
        <w:rPr>
          <w:rFonts w:eastAsiaTheme="minorEastAsia"/>
          <w:lang w:val="en-US" w:eastAsia="zh-CN"/>
        </w:rPr>
        <w:t>valuation cases for D1T1 for device 1 and 2a between NR and AIOT</w:t>
      </w:r>
      <w:r>
        <w:rPr>
          <w:rFonts w:eastAsiaTheme="minorEastAsia" w:hint="eastAsia"/>
          <w:lang w:val="en-US" w:eastAsia="zh-CN"/>
        </w:rPr>
        <w:t xml:space="preserve">. </w:t>
      </w:r>
      <w:r w:rsidRPr="00360F2D">
        <w:rPr>
          <w:rFonts w:hint="eastAsia"/>
          <w:lang w:val="en-US" w:eastAsia="zh-CN"/>
        </w:rPr>
        <w:t xml:space="preserve">Corresponding evaluation cases are listed for </w:t>
      </w:r>
      <w:r>
        <w:rPr>
          <w:rFonts w:eastAsiaTheme="minorEastAsia" w:hint="eastAsia"/>
          <w:lang w:val="en-US" w:eastAsia="zh-CN"/>
        </w:rPr>
        <w:t>information</w:t>
      </w:r>
      <w:r w:rsidRPr="00360F2D">
        <w:rPr>
          <w:rFonts w:hint="eastAsia"/>
          <w:lang w:val="en-US" w:eastAsia="zh-CN"/>
        </w:rPr>
        <w:t xml:space="preserve">. Note that some </w:t>
      </w:r>
      <w:r w:rsidRPr="00360F2D">
        <w:rPr>
          <w:lang w:val="en-US" w:eastAsia="zh-CN"/>
        </w:rPr>
        <w:t>duplicated</w:t>
      </w:r>
      <w:r w:rsidRPr="00360F2D">
        <w:rPr>
          <w:rFonts w:hint="eastAsia"/>
          <w:lang w:val="en-US" w:eastAsia="zh-CN"/>
        </w:rPr>
        <w:t xml:space="preserve"> cases are omitted in the table. </w:t>
      </w:r>
    </w:p>
    <w:tbl>
      <w:tblPr>
        <w:tblStyle w:val="1"/>
        <w:tblW w:w="0" w:type="auto"/>
        <w:tblInd w:w="1440" w:type="dxa"/>
        <w:tblLayout w:type="fixed"/>
        <w:tblLook w:val="04A0" w:firstRow="1" w:lastRow="0" w:firstColumn="1" w:lastColumn="0" w:noHBand="0" w:noVBand="1"/>
      </w:tblPr>
      <w:tblGrid>
        <w:gridCol w:w="3156"/>
        <w:gridCol w:w="1581"/>
        <w:gridCol w:w="1522"/>
        <w:gridCol w:w="1522"/>
      </w:tblGrid>
      <w:tr w:rsidR="00181EC1" w:rsidRPr="00360F2D" w14:paraId="3EEF9F61" w14:textId="77777777" w:rsidTr="00774894">
        <w:trPr>
          <w:trHeight w:val="600"/>
        </w:trPr>
        <w:tc>
          <w:tcPr>
            <w:tcW w:w="3156" w:type="dxa"/>
            <w:hideMark/>
          </w:tcPr>
          <w:p w14:paraId="54A095F2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Deployment scenario and topology</w:t>
            </w:r>
          </w:p>
        </w:tc>
        <w:tc>
          <w:tcPr>
            <w:tcW w:w="1581" w:type="dxa"/>
            <w:hideMark/>
          </w:tcPr>
          <w:p w14:paraId="2FA53996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spectrum </w:t>
            </w:r>
          </w:p>
        </w:tc>
        <w:tc>
          <w:tcPr>
            <w:tcW w:w="1522" w:type="dxa"/>
            <w:hideMark/>
          </w:tcPr>
          <w:p w14:paraId="709EECB5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1522" w:type="dxa"/>
            <w:hideMark/>
          </w:tcPr>
          <w:p w14:paraId="1BEBC4F5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</w:tr>
      <w:tr w:rsidR="00181EC1" w:rsidRPr="00360F2D" w14:paraId="5295DD39" w14:textId="77777777" w:rsidTr="00774894">
        <w:trPr>
          <w:trHeight w:val="35"/>
        </w:trPr>
        <w:tc>
          <w:tcPr>
            <w:tcW w:w="3156" w:type="dxa"/>
            <w:vMerge w:val="restart"/>
            <w:hideMark/>
          </w:tcPr>
          <w:p w14:paraId="09C224CF" w14:textId="77777777" w:rsidR="00181EC1" w:rsidRPr="00360F2D" w:rsidRDefault="00181EC1" w:rsidP="00A87C86">
            <w:pPr>
              <w:spacing w:after="0"/>
              <w:jc w:val="center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ascii="Microsoft YaHei" w:eastAsia="Microsoft YaHei" w:hAnsi="Microsoft YaHei" w:cs="SimSun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653120" behindDoc="0" locked="0" layoutInCell="1" allowOverlap="1" wp14:anchorId="1B5AC647" wp14:editId="04754D97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29210</wp:posOffset>
                  </wp:positionV>
                  <wp:extent cx="1866900" cy="444500"/>
                  <wp:effectExtent l="0" t="0" r="0" b="0"/>
                  <wp:wrapSquare wrapText="bothSides"/>
                  <wp:docPr id="1039247937" name="图片 1039247937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80AC122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1-1: CW is transmitted from inside the topology, transmitted in DL spectrum</w:t>
            </w:r>
          </w:p>
          <w:p w14:paraId="4FA02E6F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1-2: CW is transmitted from inside the topology, transmitted in UL spectrum</w:t>
            </w:r>
          </w:p>
          <w:p w14:paraId="4F22468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70F923C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hideMark/>
          </w:tcPr>
          <w:p w14:paraId="20DD741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hideMark/>
          </w:tcPr>
          <w:p w14:paraId="6ABC3DA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181EC1" w:rsidRPr="00360F2D" w14:paraId="5585D26F" w14:textId="77777777" w:rsidTr="00774894">
        <w:trPr>
          <w:trHeight w:val="64"/>
        </w:trPr>
        <w:tc>
          <w:tcPr>
            <w:tcW w:w="3156" w:type="dxa"/>
            <w:vMerge/>
            <w:hideMark/>
          </w:tcPr>
          <w:p w14:paraId="5A54BE5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00168891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7B81D34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hideMark/>
          </w:tcPr>
          <w:p w14:paraId="3E942CC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181EC1" w:rsidRPr="00360F2D" w14:paraId="44593350" w14:textId="77777777" w:rsidTr="00774894">
        <w:trPr>
          <w:trHeight w:val="35"/>
        </w:trPr>
        <w:tc>
          <w:tcPr>
            <w:tcW w:w="3156" w:type="dxa"/>
            <w:vMerge/>
            <w:hideMark/>
          </w:tcPr>
          <w:p w14:paraId="09E6E2D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7999F96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230191FA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hideMark/>
          </w:tcPr>
          <w:p w14:paraId="0E49E81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181EC1" w:rsidRPr="00360F2D" w14:paraId="2C9AF16B" w14:textId="77777777" w:rsidTr="00774894">
        <w:trPr>
          <w:trHeight w:val="35"/>
        </w:trPr>
        <w:tc>
          <w:tcPr>
            <w:tcW w:w="3156" w:type="dxa"/>
            <w:vMerge/>
            <w:hideMark/>
          </w:tcPr>
          <w:p w14:paraId="2D125B0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343BFD81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7C791A6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hideMark/>
          </w:tcPr>
          <w:p w14:paraId="4CF6A16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181EC1" w:rsidRPr="00360F2D" w14:paraId="3B308237" w14:textId="77777777" w:rsidTr="00774894">
        <w:trPr>
          <w:trHeight w:val="35"/>
        </w:trPr>
        <w:tc>
          <w:tcPr>
            <w:tcW w:w="3156" w:type="dxa"/>
            <w:vMerge/>
            <w:hideMark/>
          </w:tcPr>
          <w:p w14:paraId="4F2C592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736531B7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22" w:type="dxa"/>
            <w:hideMark/>
          </w:tcPr>
          <w:p w14:paraId="0C311FB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  <w:hideMark/>
          </w:tcPr>
          <w:p w14:paraId="53994D1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181EC1" w:rsidRPr="00360F2D" w14:paraId="2B078572" w14:textId="77777777" w:rsidTr="00774894">
        <w:trPr>
          <w:trHeight w:val="41"/>
        </w:trPr>
        <w:tc>
          <w:tcPr>
            <w:tcW w:w="3156" w:type="dxa"/>
            <w:vMerge/>
            <w:hideMark/>
          </w:tcPr>
          <w:p w14:paraId="4F005DA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5C15E287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  <w:hideMark/>
          </w:tcPr>
          <w:p w14:paraId="4EA02F7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22" w:type="dxa"/>
            <w:noWrap/>
            <w:hideMark/>
          </w:tcPr>
          <w:p w14:paraId="724A64BC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181EC1" w:rsidRPr="00360F2D" w14:paraId="3DACE292" w14:textId="77777777" w:rsidTr="00774894">
        <w:trPr>
          <w:trHeight w:val="130"/>
        </w:trPr>
        <w:tc>
          <w:tcPr>
            <w:tcW w:w="3156" w:type="dxa"/>
            <w:vMerge/>
          </w:tcPr>
          <w:p w14:paraId="5A9737B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76411E0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noWrap/>
          </w:tcPr>
          <w:p w14:paraId="3B29D560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eader</w:t>
            </w:r>
          </w:p>
        </w:tc>
        <w:tc>
          <w:tcPr>
            <w:tcW w:w="1522" w:type="dxa"/>
            <w:noWrap/>
          </w:tcPr>
          <w:p w14:paraId="4EEB8DD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181EC1" w:rsidRPr="00360F2D" w14:paraId="27DDFE60" w14:textId="77777777" w:rsidTr="00774894">
        <w:trPr>
          <w:trHeight w:val="35"/>
        </w:trPr>
        <w:tc>
          <w:tcPr>
            <w:tcW w:w="3156" w:type="dxa"/>
            <w:vMerge/>
          </w:tcPr>
          <w:p w14:paraId="2C7CCBB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4AA0DD3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185257E0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</w:tcPr>
          <w:p w14:paraId="2A01F342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reader</w:t>
            </w:r>
          </w:p>
        </w:tc>
      </w:tr>
      <w:tr w:rsidR="00181EC1" w:rsidRPr="00360F2D" w14:paraId="0D0FB073" w14:textId="77777777" w:rsidTr="00774894">
        <w:trPr>
          <w:trHeight w:val="163"/>
        </w:trPr>
        <w:tc>
          <w:tcPr>
            <w:tcW w:w="3156" w:type="dxa"/>
            <w:vMerge w:val="restart"/>
            <w:hideMark/>
          </w:tcPr>
          <w:p w14:paraId="0A7462B9" w14:textId="77777777" w:rsidR="00181EC1" w:rsidRPr="00360F2D" w:rsidRDefault="00181EC1" w:rsidP="00A87C86">
            <w:pPr>
              <w:spacing w:after="0"/>
              <w:jc w:val="center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ascii="Microsoft YaHei" w:eastAsia="Microsoft YaHei" w:hAnsi="Microsoft YaHei" w:cs="SimSun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657216" behindDoc="0" locked="0" layoutInCell="1" allowOverlap="1" wp14:anchorId="232E4B63" wp14:editId="420ECAEA">
                  <wp:simplePos x="0" y="0"/>
                  <wp:positionH relativeFrom="column">
                    <wp:posOffset>226916</wp:posOffset>
                  </wp:positionH>
                  <wp:positionV relativeFrom="paragraph">
                    <wp:posOffset>73798</wp:posOffset>
                  </wp:positionV>
                  <wp:extent cx="1282700" cy="476250"/>
                  <wp:effectExtent l="0" t="0" r="0" b="0"/>
                  <wp:wrapNone/>
                  <wp:docPr id="1801447827" name="图片 1801447827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3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7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FC0F60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39E6AA3F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611DFA97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6236C8A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2807C360" w14:textId="77777777" w:rsidR="00181EC1" w:rsidRPr="00360F2D" w:rsidRDefault="00181EC1" w:rsidP="00A87C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3"/>
                <w:szCs w:val="13"/>
                <w:lang w:val="en-US" w:eastAsia="zh-CN"/>
              </w:rPr>
            </w:pPr>
            <w:r w:rsidRPr="00360F2D">
              <w:rPr>
                <w:rFonts w:eastAsiaTheme="minorEastAsia" w:hint="eastAsia"/>
                <w:sz w:val="13"/>
                <w:szCs w:val="13"/>
                <w:lang w:val="en-US" w:eastAsia="zh-CN"/>
              </w:rPr>
              <w:t>S</w:t>
            </w:r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 xml:space="preserve">elf interference cancelation is needed for </w:t>
            </w:r>
            <w:proofErr w:type="gramStart"/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>reader</w:t>
            </w:r>
            <w:proofErr w:type="gramEnd"/>
          </w:p>
          <w:p w14:paraId="4CDEFA2A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1-1: CW is transmitted from inside the topology, transmitted in DL spectrum</w:t>
            </w:r>
          </w:p>
          <w:p w14:paraId="212FF141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Case 1-2: CW is transmitted from inside the topology, transmitted in UL spectrum</w:t>
            </w:r>
          </w:p>
          <w:p w14:paraId="474715D7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0D1DC10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hideMark/>
          </w:tcPr>
          <w:p w14:paraId="4983274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hideMark/>
          </w:tcPr>
          <w:p w14:paraId="47867A5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181EC1" w:rsidRPr="00360F2D" w14:paraId="250F409D" w14:textId="77777777" w:rsidTr="00774894">
        <w:trPr>
          <w:trHeight w:val="110"/>
        </w:trPr>
        <w:tc>
          <w:tcPr>
            <w:tcW w:w="3156" w:type="dxa"/>
            <w:vMerge/>
            <w:hideMark/>
          </w:tcPr>
          <w:p w14:paraId="2DF0EDA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0ED9797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48153EE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hideMark/>
          </w:tcPr>
          <w:p w14:paraId="721B86CC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181EC1" w:rsidRPr="00360F2D" w14:paraId="0E5201F0" w14:textId="77777777" w:rsidTr="00774894">
        <w:trPr>
          <w:trHeight w:val="198"/>
        </w:trPr>
        <w:tc>
          <w:tcPr>
            <w:tcW w:w="3156" w:type="dxa"/>
            <w:vMerge/>
            <w:hideMark/>
          </w:tcPr>
          <w:p w14:paraId="552E8E4A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7615A31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371FA7D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hideMark/>
          </w:tcPr>
          <w:p w14:paraId="5477ADC3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181EC1" w:rsidRPr="00360F2D" w14:paraId="01BB6017" w14:textId="77777777" w:rsidTr="00774894">
        <w:trPr>
          <w:trHeight w:val="143"/>
        </w:trPr>
        <w:tc>
          <w:tcPr>
            <w:tcW w:w="3156" w:type="dxa"/>
            <w:vMerge/>
            <w:hideMark/>
          </w:tcPr>
          <w:p w14:paraId="7B20FD7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3BA8E80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hideMark/>
          </w:tcPr>
          <w:p w14:paraId="59D9D25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hideMark/>
          </w:tcPr>
          <w:p w14:paraId="14685617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181EC1" w:rsidRPr="00360F2D" w14:paraId="119D4719" w14:textId="77777777" w:rsidTr="00774894">
        <w:trPr>
          <w:trHeight w:val="92"/>
        </w:trPr>
        <w:tc>
          <w:tcPr>
            <w:tcW w:w="3156" w:type="dxa"/>
            <w:vMerge/>
          </w:tcPr>
          <w:p w14:paraId="0C61FA8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25D4819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22" w:type="dxa"/>
          </w:tcPr>
          <w:p w14:paraId="647C039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</w:tcPr>
          <w:p w14:paraId="04A38E7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181EC1" w:rsidRPr="00360F2D" w14:paraId="51B32D24" w14:textId="77777777" w:rsidTr="00774894">
        <w:trPr>
          <w:trHeight w:val="38"/>
        </w:trPr>
        <w:tc>
          <w:tcPr>
            <w:tcW w:w="3156" w:type="dxa"/>
            <w:vMerge/>
          </w:tcPr>
          <w:p w14:paraId="59BD31B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4A293D0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</w:tcPr>
          <w:p w14:paraId="2B181A6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22" w:type="dxa"/>
            <w:noWrap/>
          </w:tcPr>
          <w:p w14:paraId="56BAA75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181EC1" w:rsidRPr="00360F2D" w14:paraId="61CF1875" w14:textId="77777777" w:rsidTr="00774894">
        <w:trPr>
          <w:trHeight w:val="126"/>
        </w:trPr>
        <w:tc>
          <w:tcPr>
            <w:tcW w:w="3156" w:type="dxa"/>
            <w:vMerge/>
            <w:hideMark/>
          </w:tcPr>
          <w:p w14:paraId="61D7AB2C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  <w:hideMark/>
          </w:tcPr>
          <w:p w14:paraId="29CEA2C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hideMark/>
          </w:tcPr>
          <w:p w14:paraId="7748A14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  <w:hideMark/>
          </w:tcPr>
          <w:p w14:paraId="38604F4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181EC1" w:rsidRPr="00360F2D" w14:paraId="08FE9383" w14:textId="77777777" w:rsidTr="00774894">
        <w:trPr>
          <w:trHeight w:val="35"/>
        </w:trPr>
        <w:tc>
          <w:tcPr>
            <w:tcW w:w="3156" w:type="dxa"/>
            <w:vMerge/>
            <w:hideMark/>
          </w:tcPr>
          <w:p w14:paraId="60EA3863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  <w:hideMark/>
          </w:tcPr>
          <w:p w14:paraId="14821FC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  <w:hideMark/>
          </w:tcPr>
          <w:p w14:paraId="5F0A121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  <w:hideMark/>
          </w:tcPr>
          <w:p w14:paraId="206620A1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</w:tr>
      <w:tr w:rsidR="00181EC1" w:rsidRPr="00360F2D" w14:paraId="49F908A2" w14:textId="77777777" w:rsidTr="00774894">
        <w:trPr>
          <w:trHeight w:val="35"/>
        </w:trPr>
        <w:tc>
          <w:tcPr>
            <w:tcW w:w="3156" w:type="dxa"/>
            <w:vMerge w:val="restart"/>
          </w:tcPr>
          <w:p w14:paraId="296DC5F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Microsoft YaHei" w:eastAsia="Microsoft YaHei" w:hAnsi="Microsoft YaHei" w:cs="SimSun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649024" behindDoc="0" locked="0" layoutInCell="1" allowOverlap="1" wp14:anchorId="4C8B4474" wp14:editId="15CE00FE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19050</wp:posOffset>
                  </wp:positionV>
                  <wp:extent cx="1778000" cy="533400"/>
                  <wp:effectExtent l="0" t="0" r="0" b="0"/>
                  <wp:wrapNone/>
                  <wp:docPr id="1812553771" name="图片 1812553771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00000000-0008-0000-0500-000004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5018C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62D35CCA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619B8AC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27279C2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359E7649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3"/>
                <w:szCs w:val="13"/>
                <w:lang w:val="en-US" w:eastAsia="zh-CN"/>
              </w:rPr>
            </w:pPr>
            <w:r w:rsidRPr="00360F2D">
              <w:rPr>
                <w:sz w:val="13"/>
                <w:szCs w:val="13"/>
                <w:lang w:val="en-US" w:eastAsia="zh-CN"/>
              </w:rPr>
              <w:t>S</w:t>
            </w:r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 xml:space="preserve">elf interference cancellation is needed for </w:t>
            </w:r>
            <w:proofErr w:type="gramStart"/>
            <w:r w:rsidRPr="00360F2D">
              <w:rPr>
                <w:rFonts w:hint="eastAsia"/>
                <w:sz w:val="13"/>
                <w:szCs w:val="13"/>
                <w:lang w:val="en-US" w:eastAsia="zh-CN"/>
              </w:rPr>
              <w:t>reader</w:t>
            </w:r>
            <w:proofErr w:type="gramEnd"/>
          </w:p>
          <w:p w14:paraId="1B2C9A80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3"/>
                <w:szCs w:val="13"/>
                <w:lang w:val="en-US" w:eastAsia="zh-CN"/>
              </w:rPr>
            </w:pPr>
          </w:p>
          <w:p w14:paraId="192FDB06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·</w:t>
            </w:r>
            <w:r w:rsidRPr="00360F2D">
              <w:rPr>
                <w:rFonts w:eastAsiaTheme="minorEastAsia"/>
                <w:sz w:val="16"/>
                <w:szCs w:val="16"/>
                <w:lang w:val="en-US" w:eastAsia="zh-CN"/>
              </w:rPr>
              <w:t xml:space="preserve"> Case 1-4: CW is transmitted from outside the topology, transmitted in UL spectrum</w:t>
            </w:r>
          </w:p>
        </w:tc>
        <w:tc>
          <w:tcPr>
            <w:tcW w:w="1581" w:type="dxa"/>
            <w:vMerge w:val="restart"/>
          </w:tcPr>
          <w:p w14:paraId="5BF2235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R2D: DL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22" w:type="dxa"/>
            <w:noWrap/>
          </w:tcPr>
          <w:p w14:paraId="73426FE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22" w:type="dxa"/>
            <w:noWrap/>
          </w:tcPr>
          <w:p w14:paraId="56CB228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181EC1" w:rsidRPr="00360F2D" w14:paraId="4B5B4A23" w14:textId="77777777" w:rsidTr="00774894">
        <w:trPr>
          <w:trHeight w:val="35"/>
        </w:trPr>
        <w:tc>
          <w:tcPr>
            <w:tcW w:w="3156" w:type="dxa"/>
            <w:vMerge/>
          </w:tcPr>
          <w:p w14:paraId="71CD1C6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64C73DF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4AA0D62A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  <w:tc>
          <w:tcPr>
            <w:tcW w:w="1522" w:type="dxa"/>
            <w:noWrap/>
          </w:tcPr>
          <w:p w14:paraId="1744F44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  <w:tr w:rsidR="00181EC1" w:rsidRPr="00360F2D" w14:paraId="6B9E690E" w14:textId="77777777" w:rsidTr="00774894">
        <w:trPr>
          <w:trHeight w:val="35"/>
        </w:trPr>
        <w:tc>
          <w:tcPr>
            <w:tcW w:w="3156" w:type="dxa"/>
            <w:vMerge/>
          </w:tcPr>
          <w:p w14:paraId="0838097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68CFF18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0C716C9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</w:tcPr>
          <w:p w14:paraId="766068B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</w:tr>
      <w:tr w:rsidR="00181EC1" w:rsidRPr="00360F2D" w14:paraId="2B41AD4D" w14:textId="77777777" w:rsidTr="00774894">
        <w:trPr>
          <w:trHeight w:val="35"/>
        </w:trPr>
        <w:tc>
          <w:tcPr>
            <w:tcW w:w="3156" w:type="dxa"/>
            <w:vMerge/>
          </w:tcPr>
          <w:p w14:paraId="373134F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75CAFEAA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0798AC6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DL</w:t>
            </w:r>
          </w:p>
        </w:tc>
        <w:tc>
          <w:tcPr>
            <w:tcW w:w="1522" w:type="dxa"/>
            <w:noWrap/>
          </w:tcPr>
          <w:p w14:paraId="071AD3F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181EC1" w:rsidRPr="00360F2D" w14:paraId="6CE309F6" w14:textId="77777777" w:rsidTr="00774894">
        <w:trPr>
          <w:trHeight w:val="35"/>
        </w:trPr>
        <w:tc>
          <w:tcPr>
            <w:tcW w:w="3156" w:type="dxa"/>
            <w:vMerge/>
          </w:tcPr>
          <w:p w14:paraId="11A23A4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 w:val="restart"/>
          </w:tcPr>
          <w:p w14:paraId="17A20DA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 xml:space="preserve">CW2D and D2R: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</w:t>
            </w:r>
            <w:r w:rsidRPr="00360F2D">
              <w:rPr>
                <w:sz w:val="16"/>
                <w:szCs w:val="16"/>
                <w:lang w:val="en-US" w:eastAsia="zh-CN"/>
              </w:rPr>
              <w:t>L</w:t>
            </w:r>
          </w:p>
        </w:tc>
        <w:tc>
          <w:tcPr>
            <w:tcW w:w="1522" w:type="dxa"/>
            <w:noWrap/>
          </w:tcPr>
          <w:p w14:paraId="3EF1CBE7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22" w:type="dxa"/>
            <w:noWrap/>
          </w:tcPr>
          <w:p w14:paraId="5D2844C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</w:tr>
      <w:tr w:rsidR="00181EC1" w:rsidRPr="00360F2D" w14:paraId="64305E13" w14:textId="77777777" w:rsidTr="00774894">
        <w:trPr>
          <w:trHeight w:val="35"/>
        </w:trPr>
        <w:tc>
          <w:tcPr>
            <w:tcW w:w="3156" w:type="dxa"/>
            <w:vMerge/>
          </w:tcPr>
          <w:p w14:paraId="5D021EB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81" w:type="dxa"/>
            <w:vMerge/>
          </w:tcPr>
          <w:p w14:paraId="3562734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22" w:type="dxa"/>
            <w:noWrap/>
          </w:tcPr>
          <w:p w14:paraId="1CEE6316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22" w:type="dxa"/>
            <w:noWrap/>
          </w:tcPr>
          <w:p w14:paraId="005BFE1D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reader</w:t>
            </w:r>
          </w:p>
        </w:tc>
      </w:tr>
    </w:tbl>
    <w:p w14:paraId="2E95D9F1" w14:textId="77777777" w:rsidR="00181EC1" w:rsidRPr="00360F2D" w:rsidRDefault="00181EC1" w:rsidP="00774894">
      <w:pPr>
        <w:ind w:left="1440"/>
        <w:rPr>
          <w:rFonts w:eastAsiaTheme="minorEastAsia"/>
          <w:b/>
          <w:bCs/>
          <w:u w:val="single"/>
          <w:lang w:val="en-US" w:eastAsia="zh-CN"/>
        </w:rPr>
      </w:pPr>
    </w:p>
    <w:p w14:paraId="45D6CF03" w14:textId="77777777" w:rsidR="00181EC1" w:rsidRPr="00360F2D" w:rsidRDefault="00181EC1" w:rsidP="00774894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2-5-3: Evaluation cases for D2T2 for device 1 and 2a between NR and AIOT</w:t>
      </w:r>
    </w:p>
    <w:p w14:paraId="5CD08579" w14:textId="77777777" w:rsidR="00181EC1" w:rsidRPr="00360F2D" w:rsidRDefault="00181EC1" w:rsidP="00774894">
      <w:pPr>
        <w:ind w:left="1440"/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469D5590" w14:textId="77777777" w:rsidR="00181EC1" w:rsidRPr="00360F2D" w:rsidRDefault="00181EC1" w:rsidP="00774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880"/>
        <w:textAlignment w:val="baseline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FFS on </w:t>
      </w:r>
      <w:r>
        <w:rPr>
          <w:rFonts w:eastAsiaTheme="minorEastAsia"/>
          <w:lang w:val="en-US" w:eastAsia="zh-CN"/>
        </w:rPr>
        <w:t>evaluation</w:t>
      </w:r>
      <w:r>
        <w:rPr>
          <w:rFonts w:eastAsiaTheme="minorEastAsia" w:hint="eastAsia"/>
          <w:lang w:val="en-US" w:eastAsia="zh-CN"/>
        </w:rPr>
        <w:t xml:space="preserve"> cases for </w:t>
      </w:r>
      <w:r w:rsidRPr="009C757A">
        <w:rPr>
          <w:rFonts w:eastAsiaTheme="minorEastAsia"/>
          <w:lang w:val="en-US" w:eastAsia="zh-CN"/>
        </w:rPr>
        <w:t>D2T2 for device 1 and 2a between NR and AIOT</w:t>
      </w:r>
      <w:r>
        <w:rPr>
          <w:rFonts w:eastAsiaTheme="minorEastAsia" w:hint="eastAsia"/>
          <w:lang w:val="en-US" w:eastAsia="zh-CN"/>
        </w:rPr>
        <w:t xml:space="preserve">. </w:t>
      </w:r>
      <w:r w:rsidRPr="00360F2D">
        <w:rPr>
          <w:rFonts w:hint="eastAsia"/>
          <w:lang w:val="en-US" w:eastAsia="zh-CN"/>
        </w:rPr>
        <w:t xml:space="preserve">Corresponding evaluation cases are listed for </w:t>
      </w:r>
      <w:r>
        <w:rPr>
          <w:rFonts w:eastAsiaTheme="minorEastAsia" w:hint="eastAsia"/>
          <w:lang w:val="en-US" w:eastAsia="zh-CN"/>
        </w:rPr>
        <w:t>information</w:t>
      </w:r>
      <w:r w:rsidRPr="00360F2D">
        <w:rPr>
          <w:rFonts w:hint="eastAsia"/>
          <w:lang w:val="en-US" w:eastAsia="zh-CN"/>
        </w:rPr>
        <w:t xml:space="preserve">. Note that some </w:t>
      </w:r>
      <w:r w:rsidRPr="00360F2D">
        <w:rPr>
          <w:lang w:val="en-US" w:eastAsia="zh-CN"/>
        </w:rPr>
        <w:t>duplicated</w:t>
      </w:r>
      <w:r w:rsidRPr="00360F2D">
        <w:rPr>
          <w:rFonts w:hint="eastAsia"/>
          <w:lang w:val="en-US" w:eastAsia="zh-CN"/>
        </w:rPr>
        <w:t xml:space="preserve"> cases are omitted in the table. </w:t>
      </w:r>
    </w:p>
    <w:tbl>
      <w:tblPr>
        <w:tblStyle w:val="1"/>
        <w:tblW w:w="850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3681"/>
        <w:gridCol w:w="1701"/>
        <w:gridCol w:w="1559"/>
        <w:gridCol w:w="1559"/>
      </w:tblGrid>
      <w:tr w:rsidR="00181EC1" w:rsidRPr="00360F2D" w14:paraId="56C671EB" w14:textId="77777777" w:rsidTr="00774894">
        <w:trPr>
          <w:trHeight w:val="600"/>
        </w:trPr>
        <w:tc>
          <w:tcPr>
            <w:tcW w:w="3681" w:type="dxa"/>
            <w:hideMark/>
          </w:tcPr>
          <w:p w14:paraId="1CE850A7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lastRenderedPageBreak/>
              <w:t>Deployment scenario and topology</w:t>
            </w:r>
          </w:p>
        </w:tc>
        <w:tc>
          <w:tcPr>
            <w:tcW w:w="1701" w:type="dxa"/>
            <w:hideMark/>
          </w:tcPr>
          <w:p w14:paraId="176ADA42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spectrum </w:t>
            </w:r>
          </w:p>
        </w:tc>
        <w:tc>
          <w:tcPr>
            <w:tcW w:w="1559" w:type="dxa"/>
            <w:hideMark/>
          </w:tcPr>
          <w:p w14:paraId="7943C34E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aggressor</w:t>
            </w:r>
          </w:p>
        </w:tc>
        <w:tc>
          <w:tcPr>
            <w:tcW w:w="1559" w:type="dxa"/>
            <w:hideMark/>
          </w:tcPr>
          <w:p w14:paraId="37A8836B" w14:textId="77777777" w:rsidR="00181EC1" w:rsidRPr="00360F2D" w:rsidRDefault="00181EC1" w:rsidP="00A87C86">
            <w:pPr>
              <w:spacing w:after="0"/>
              <w:jc w:val="center"/>
              <w:rPr>
                <w:b/>
                <w:bCs/>
                <w:sz w:val="16"/>
                <w:szCs w:val="16"/>
                <w:lang w:val="en-US" w:eastAsia="zh-CN"/>
              </w:rPr>
            </w:pPr>
            <w:r w:rsidRPr="00360F2D">
              <w:rPr>
                <w:b/>
                <w:bCs/>
                <w:sz w:val="16"/>
                <w:szCs w:val="16"/>
                <w:lang w:val="en-US" w:eastAsia="zh-CN"/>
              </w:rPr>
              <w:t>victim</w:t>
            </w:r>
          </w:p>
        </w:tc>
      </w:tr>
      <w:tr w:rsidR="00181EC1" w:rsidRPr="00360F2D" w14:paraId="4B992AFE" w14:textId="77777777" w:rsidTr="00774894">
        <w:trPr>
          <w:trHeight w:val="35"/>
        </w:trPr>
        <w:tc>
          <w:tcPr>
            <w:tcW w:w="3681" w:type="dxa"/>
            <w:vMerge w:val="restart"/>
            <w:hideMark/>
          </w:tcPr>
          <w:p w14:paraId="160D1A3E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Microsoft YaHei" w:eastAsia="Microsoft YaHei" w:hAnsi="Microsoft YaHei" w:cs="SimSun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 wp14:anchorId="1B08C480" wp14:editId="3A672D21">
                  <wp:simplePos x="0" y="0"/>
                  <wp:positionH relativeFrom="column">
                    <wp:posOffset>64755</wp:posOffset>
                  </wp:positionH>
                  <wp:positionV relativeFrom="paragraph">
                    <wp:posOffset>15841</wp:posOffset>
                  </wp:positionV>
                  <wp:extent cx="1785463" cy="408759"/>
                  <wp:effectExtent l="0" t="0" r="5715" b="0"/>
                  <wp:wrapNone/>
                  <wp:docPr id="937317340" name="图片 937317340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FBD2446-D271-4C33-8B75-6B5D077FC24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317340" name="图片 937317340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4FBD2446-D271-4C33-8B75-6B5D077FC24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63" cy="414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B47626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19253712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43BE67E9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  <w:p w14:paraId="7AA51C39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/>
                <w:sz w:val="16"/>
                <w:szCs w:val="16"/>
                <w:lang w:val="en-US" w:eastAsia="zh-CN"/>
              </w:rPr>
              <w:t>Case 2-2: CW is transmitted from inside the topology (i.e., intermediate UE), transmitted in UL spectrum</w:t>
            </w:r>
          </w:p>
        </w:tc>
        <w:tc>
          <w:tcPr>
            <w:tcW w:w="1701" w:type="dxa"/>
            <w:vMerge w:val="restart"/>
            <w:hideMark/>
          </w:tcPr>
          <w:p w14:paraId="2B38BAF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hideMark/>
          </w:tcPr>
          <w:p w14:paraId="3A691369" w14:textId="77777777" w:rsidR="00181EC1" w:rsidRPr="00360F2D" w:rsidRDefault="00181EC1" w:rsidP="00A87C86">
            <w:pPr>
              <w:spacing w:after="0"/>
              <w:rPr>
                <w:rFonts w:eastAsiaTheme="minorEastAsia"/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hideMark/>
          </w:tcPr>
          <w:p w14:paraId="6C1A64C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181EC1" w:rsidRPr="00360F2D" w14:paraId="3A546256" w14:textId="77777777" w:rsidTr="00774894">
        <w:trPr>
          <w:trHeight w:val="64"/>
        </w:trPr>
        <w:tc>
          <w:tcPr>
            <w:tcW w:w="3681" w:type="dxa"/>
            <w:vMerge/>
            <w:hideMark/>
          </w:tcPr>
          <w:p w14:paraId="4E13202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EC43AE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59146A23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7F389FB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181EC1" w:rsidRPr="00360F2D" w14:paraId="3CEF0203" w14:textId="77777777" w:rsidTr="00774894">
        <w:trPr>
          <w:trHeight w:val="35"/>
        </w:trPr>
        <w:tc>
          <w:tcPr>
            <w:tcW w:w="3681" w:type="dxa"/>
            <w:vMerge/>
            <w:hideMark/>
          </w:tcPr>
          <w:p w14:paraId="524D46E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79A5AE3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641A14FA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hideMark/>
          </w:tcPr>
          <w:p w14:paraId="57A3AB4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181EC1" w:rsidRPr="00360F2D" w14:paraId="3DDD8B65" w14:textId="77777777" w:rsidTr="00774894">
        <w:trPr>
          <w:trHeight w:val="35"/>
        </w:trPr>
        <w:tc>
          <w:tcPr>
            <w:tcW w:w="3681" w:type="dxa"/>
            <w:vMerge/>
            <w:hideMark/>
          </w:tcPr>
          <w:p w14:paraId="382CF58C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2FD4C823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110EBD1C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7D799F3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181EC1" w:rsidRPr="00360F2D" w14:paraId="4AA96D5E" w14:textId="77777777" w:rsidTr="00774894">
        <w:trPr>
          <w:trHeight w:val="163"/>
        </w:trPr>
        <w:tc>
          <w:tcPr>
            <w:tcW w:w="3681" w:type="dxa"/>
            <w:vMerge w:val="restart"/>
            <w:hideMark/>
          </w:tcPr>
          <w:p w14:paraId="7739851E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Microsoft YaHei" w:eastAsia="Microsoft YaHei" w:hAnsi="Microsoft YaHei" w:cs="SimSun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665408" behindDoc="0" locked="0" layoutInCell="1" allowOverlap="1" wp14:anchorId="233B2188" wp14:editId="2E82306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60169</wp:posOffset>
                  </wp:positionV>
                  <wp:extent cx="1785464" cy="558239"/>
                  <wp:effectExtent l="0" t="0" r="5715" b="0"/>
                  <wp:wrapNone/>
                  <wp:docPr id="1261046950" name="图片 1261046950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4DC1282-3AE8-48B2-9BE8-1BB18AB8ED9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1046950" name="图片 1261046950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64DC1282-3AE8-48B2-9BE8-1BB18AB8ED9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5464" cy="558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\</w:t>
            </w:r>
          </w:p>
          <w:p w14:paraId="74B4D186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57D6E4CF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6A14BF06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38F1439D" w14:textId="77777777" w:rsidR="00181EC1" w:rsidRPr="00360F2D" w:rsidRDefault="00181EC1" w:rsidP="00A87C86">
            <w:pPr>
              <w:spacing w:after="0"/>
              <w:jc w:val="center"/>
              <w:rPr>
                <w:sz w:val="16"/>
                <w:szCs w:val="16"/>
                <w:lang w:val="en-US" w:eastAsia="zh-CN"/>
              </w:rPr>
            </w:pPr>
          </w:p>
          <w:p w14:paraId="1ABBB03C" w14:textId="77777777" w:rsidR="00181EC1" w:rsidRPr="00360F2D" w:rsidRDefault="00181EC1" w:rsidP="00A87C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13"/>
                <w:szCs w:val="13"/>
                <w:lang w:val="en-US" w:eastAsia="zh-CN"/>
              </w:rPr>
            </w:pPr>
          </w:p>
          <w:p w14:paraId="2D64AB3D" w14:textId="77777777" w:rsidR="00181EC1" w:rsidRPr="00360F2D" w:rsidRDefault="00181EC1" w:rsidP="00A87C86">
            <w:pPr>
              <w:spacing w:after="0"/>
              <w:rPr>
                <w:rFonts w:eastAsia="+mn-ea"/>
                <w:kern w:val="24"/>
                <w:sz w:val="15"/>
                <w:szCs w:val="15"/>
                <w:lang w:val="en-US" w:eastAsia="zh-CN"/>
              </w:rPr>
            </w:pPr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 xml:space="preserve">Case 2-2: CW is transmitted from inside the topology (i.e., intermediate UE), transmitted in UL </w:t>
            </w:r>
            <w:proofErr w:type="gramStart"/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>spectrum</w:t>
            </w:r>
            <w:proofErr w:type="gramEnd"/>
          </w:p>
          <w:p w14:paraId="0A0A1AE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kern w:val="24"/>
                <w:sz w:val="15"/>
                <w:szCs w:val="15"/>
                <w:lang w:val="en-US" w:eastAsia="zh-CN"/>
              </w:rPr>
              <w:t>S</w:t>
            </w:r>
            <w:r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>elf interference cancelation is needed for reader</w:t>
            </w:r>
          </w:p>
        </w:tc>
        <w:tc>
          <w:tcPr>
            <w:tcW w:w="1701" w:type="dxa"/>
            <w:vMerge w:val="restart"/>
            <w:hideMark/>
          </w:tcPr>
          <w:p w14:paraId="40B6DE4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hideMark/>
          </w:tcPr>
          <w:p w14:paraId="427ABCE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hideMark/>
          </w:tcPr>
          <w:p w14:paraId="79AF06E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181EC1" w:rsidRPr="00360F2D" w14:paraId="2FDFD79B" w14:textId="77777777" w:rsidTr="00774894">
        <w:trPr>
          <w:trHeight w:val="110"/>
        </w:trPr>
        <w:tc>
          <w:tcPr>
            <w:tcW w:w="3681" w:type="dxa"/>
            <w:vMerge/>
            <w:hideMark/>
          </w:tcPr>
          <w:p w14:paraId="60D57CB3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791DB8CA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04470E7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35022F5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181EC1" w:rsidRPr="00360F2D" w14:paraId="379D3266" w14:textId="77777777" w:rsidTr="00774894">
        <w:trPr>
          <w:trHeight w:val="198"/>
        </w:trPr>
        <w:tc>
          <w:tcPr>
            <w:tcW w:w="3681" w:type="dxa"/>
            <w:vMerge/>
            <w:hideMark/>
          </w:tcPr>
          <w:p w14:paraId="395F207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116D2FD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24D08D2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hideMark/>
          </w:tcPr>
          <w:p w14:paraId="6FC36F9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181EC1" w:rsidRPr="00360F2D" w14:paraId="2111346C" w14:textId="77777777" w:rsidTr="00774894">
        <w:trPr>
          <w:trHeight w:val="143"/>
        </w:trPr>
        <w:tc>
          <w:tcPr>
            <w:tcW w:w="3681" w:type="dxa"/>
            <w:vMerge/>
            <w:hideMark/>
          </w:tcPr>
          <w:p w14:paraId="24A3499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274B448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hideMark/>
          </w:tcPr>
          <w:p w14:paraId="0D91CA7D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hideMark/>
          </w:tcPr>
          <w:p w14:paraId="2D11DB27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181EC1" w:rsidRPr="00360F2D" w14:paraId="02B941AF" w14:textId="77777777" w:rsidTr="00774894">
        <w:trPr>
          <w:trHeight w:val="35"/>
        </w:trPr>
        <w:tc>
          <w:tcPr>
            <w:tcW w:w="3681" w:type="dxa"/>
            <w:vMerge w:val="restart"/>
          </w:tcPr>
          <w:p w14:paraId="2C14D12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ascii="Microsoft YaHei" w:eastAsia="Microsoft YaHei" w:hAnsi="Microsoft YaHei" w:cs="SimSun" w:hint="eastAsia"/>
                <w:noProof/>
                <w:sz w:val="13"/>
                <w:szCs w:val="10"/>
                <w:lang w:val="en-US" w:eastAsia="zh-CN"/>
              </w:rPr>
              <w:drawing>
                <wp:anchor distT="0" distB="0" distL="114300" distR="114300" simplePos="0" relativeHeight="251669504" behindDoc="0" locked="0" layoutInCell="1" allowOverlap="1" wp14:anchorId="5386C823" wp14:editId="74B8CAD1">
                  <wp:simplePos x="0" y="0"/>
                  <wp:positionH relativeFrom="column">
                    <wp:posOffset>37098</wp:posOffset>
                  </wp:positionH>
                  <wp:positionV relativeFrom="paragraph">
                    <wp:posOffset>56337</wp:posOffset>
                  </wp:positionV>
                  <wp:extent cx="2157730" cy="457200"/>
                  <wp:effectExtent l="0" t="0" r="0" b="0"/>
                  <wp:wrapNone/>
                  <wp:docPr id="26052823" name="图片 26052823" descr="图示&#10;&#10;描述已自动生成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C3F452D-0798-406B-A125-B7EBC67B09F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52823" name="图片 26052823" descr="图示&#10;&#10;描述已自动生成">
                            <a:extLst>
                              <a:ext uri="{FF2B5EF4-FFF2-40B4-BE49-F238E27FC236}">
                                <a16:creationId xmlns:a16="http://schemas.microsoft.com/office/drawing/2014/main" id="{CC3F452D-0798-406B-A125-B7EBC67B09F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A793D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78DE6E9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0844D95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5452B3A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  <w:p w14:paraId="03C2C75E" w14:textId="77777777" w:rsidR="00181EC1" w:rsidRPr="00360F2D" w:rsidRDefault="00181EC1" w:rsidP="00A87C86">
            <w:pPr>
              <w:spacing w:after="0"/>
              <w:rPr>
                <w:rFonts w:ascii="SimSun" w:hAnsi="SimSun" w:cs="SimSun"/>
                <w:sz w:val="13"/>
                <w:szCs w:val="13"/>
                <w:lang w:val="en-US" w:eastAsia="zh-CN"/>
              </w:rPr>
            </w:pPr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 xml:space="preserve">Case 2-3: CW is transmitted from outside the topology, transmitted in DL </w:t>
            </w:r>
            <w:proofErr w:type="gramStart"/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>spectrum</w:t>
            </w:r>
            <w:proofErr w:type="gramEnd"/>
            <w:r w:rsidRPr="00360F2D">
              <w:rPr>
                <w:rFonts w:eastAsia="+mn-ea"/>
                <w:kern w:val="24"/>
                <w:sz w:val="15"/>
                <w:szCs w:val="15"/>
                <w:lang w:val="en-US" w:eastAsia="zh-CN"/>
              </w:rPr>
              <w:t xml:space="preserve"> </w:t>
            </w:r>
          </w:p>
          <w:p w14:paraId="62670F61" w14:textId="77777777" w:rsidR="00181EC1" w:rsidRPr="00360F2D" w:rsidRDefault="00181EC1" w:rsidP="00A87C86">
            <w:pPr>
              <w:rPr>
                <w:rFonts w:eastAsiaTheme="minorEastAsia"/>
                <w:color w:val="000000"/>
                <w:kern w:val="24"/>
                <w:sz w:val="15"/>
                <w:szCs w:val="15"/>
                <w:lang w:val="en-US" w:eastAsia="zh-CN"/>
              </w:rPr>
            </w:pPr>
            <w:r w:rsidRPr="00360F2D">
              <w:rPr>
                <w:rFonts w:eastAsia="+mn-ea"/>
                <w:color w:val="000000"/>
                <w:kern w:val="24"/>
                <w:sz w:val="15"/>
                <w:szCs w:val="15"/>
                <w:lang w:val="en-US" w:eastAsia="zh-CN"/>
              </w:rPr>
              <w:t xml:space="preserve">Case 2-4: CW is transmitted from outside the topology, transmitted in UL </w:t>
            </w:r>
            <w:proofErr w:type="gramStart"/>
            <w:r w:rsidRPr="00360F2D">
              <w:rPr>
                <w:rFonts w:eastAsia="+mn-ea"/>
                <w:color w:val="000000"/>
                <w:kern w:val="24"/>
                <w:sz w:val="15"/>
                <w:szCs w:val="15"/>
                <w:lang w:val="en-US" w:eastAsia="zh-CN"/>
              </w:rPr>
              <w:t>spectrum</w:t>
            </w:r>
            <w:proofErr w:type="gramEnd"/>
          </w:p>
          <w:p w14:paraId="26C5D8DA" w14:textId="77777777" w:rsidR="00181EC1" w:rsidRPr="00360F2D" w:rsidRDefault="00181EC1" w:rsidP="00A87C86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 w:rsidRPr="00360F2D">
              <w:rPr>
                <w:rFonts w:eastAsiaTheme="minorEastAsia" w:hint="eastAsia"/>
                <w:kern w:val="24"/>
                <w:sz w:val="15"/>
                <w:szCs w:val="15"/>
                <w:lang w:val="en-US" w:eastAsia="zh-CN"/>
              </w:rPr>
              <w:t>S</w:t>
            </w:r>
            <w:r w:rsidRPr="00360F2D">
              <w:rPr>
                <w:rFonts w:eastAsia="+mn-ea" w:hint="eastAsia"/>
                <w:kern w:val="24"/>
                <w:sz w:val="15"/>
                <w:szCs w:val="15"/>
                <w:lang w:val="en-US" w:eastAsia="zh-CN"/>
              </w:rPr>
              <w:t>elf interference cancelation is needed for reader</w:t>
            </w:r>
          </w:p>
        </w:tc>
        <w:tc>
          <w:tcPr>
            <w:tcW w:w="1701" w:type="dxa"/>
            <w:vMerge w:val="restart"/>
          </w:tcPr>
          <w:p w14:paraId="0F1CEA2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UL</w:t>
            </w:r>
          </w:p>
        </w:tc>
        <w:tc>
          <w:tcPr>
            <w:tcW w:w="1559" w:type="dxa"/>
            <w:noWrap/>
          </w:tcPr>
          <w:p w14:paraId="634FB488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CW and/or device</w:t>
            </w:r>
          </w:p>
        </w:tc>
        <w:tc>
          <w:tcPr>
            <w:tcW w:w="1559" w:type="dxa"/>
            <w:noWrap/>
          </w:tcPr>
          <w:p w14:paraId="03CDA17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UL</w:t>
            </w:r>
          </w:p>
        </w:tc>
      </w:tr>
      <w:tr w:rsidR="00181EC1" w:rsidRPr="00360F2D" w14:paraId="36E54677" w14:textId="77777777" w:rsidTr="00774894">
        <w:trPr>
          <w:trHeight w:val="35"/>
        </w:trPr>
        <w:tc>
          <w:tcPr>
            <w:tcW w:w="3681" w:type="dxa"/>
            <w:vMerge/>
          </w:tcPr>
          <w:p w14:paraId="1819811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2578F5EB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2C7EFE3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noWrap/>
          </w:tcPr>
          <w:p w14:paraId="1EEAF5D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evice and/or reader</w:t>
            </w:r>
          </w:p>
        </w:tc>
      </w:tr>
      <w:tr w:rsidR="00181EC1" w:rsidRPr="00360F2D" w14:paraId="2EA1FB85" w14:textId="77777777" w:rsidTr="00774894">
        <w:trPr>
          <w:trHeight w:val="35"/>
        </w:trPr>
        <w:tc>
          <w:tcPr>
            <w:tcW w:w="3681" w:type="dxa"/>
            <w:vMerge/>
          </w:tcPr>
          <w:p w14:paraId="14CD208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1C65474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746BB0F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reader</w:t>
            </w:r>
          </w:p>
        </w:tc>
        <w:tc>
          <w:tcPr>
            <w:tcW w:w="1559" w:type="dxa"/>
            <w:noWrap/>
          </w:tcPr>
          <w:p w14:paraId="62714647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> </w:t>
            </w: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UL</w:t>
            </w:r>
          </w:p>
        </w:tc>
      </w:tr>
      <w:tr w:rsidR="00181EC1" w:rsidRPr="00360F2D" w14:paraId="31197A26" w14:textId="77777777" w:rsidTr="00774894">
        <w:trPr>
          <w:trHeight w:val="35"/>
        </w:trPr>
        <w:tc>
          <w:tcPr>
            <w:tcW w:w="3681" w:type="dxa"/>
            <w:vMerge/>
          </w:tcPr>
          <w:p w14:paraId="173ADC1C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481AD9E4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4925D0C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 UL</w:t>
            </w:r>
          </w:p>
        </w:tc>
        <w:tc>
          <w:tcPr>
            <w:tcW w:w="1559" w:type="dxa"/>
            <w:noWrap/>
          </w:tcPr>
          <w:p w14:paraId="4AC6362F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</w:t>
            </w:r>
          </w:p>
        </w:tc>
      </w:tr>
      <w:tr w:rsidR="00181EC1" w:rsidRPr="00360F2D" w14:paraId="5C6D6B95" w14:textId="77777777" w:rsidTr="00774894">
        <w:trPr>
          <w:trHeight w:val="35"/>
        </w:trPr>
        <w:tc>
          <w:tcPr>
            <w:tcW w:w="3681" w:type="dxa"/>
            <w:vMerge/>
          </w:tcPr>
          <w:p w14:paraId="396FCBD0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 w:val="restart"/>
          </w:tcPr>
          <w:p w14:paraId="10EAB365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 xml:space="preserve">R2D: </w:t>
            </w:r>
            <w:r w:rsidRPr="00360F2D">
              <w:rPr>
                <w:rFonts w:eastAsiaTheme="minorEastAsia" w:hint="eastAsia"/>
                <w:sz w:val="16"/>
                <w:szCs w:val="16"/>
                <w:lang w:val="en-US" w:eastAsia="zh-CN"/>
              </w:rPr>
              <w:t>UL</w:t>
            </w:r>
            <w:r w:rsidRPr="00360F2D">
              <w:rPr>
                <w:sz w:val="16"/>
                <w:szCs w:val="16"/>
                <w:lang w:val="en-US" w:eastAsia="zh-CN"/>
              </w:rPr>
              <w:br/>
              <w:t>CW2D and D2R: DL</w:t>
            </w:r>
          </w:p>
        </w:tc>
        <w:tc>
          <w:tcPr>
            <w:tcW w:w="1559" w:type="dxa"/>
            <w:noWrap/>
          </w:tcPr>
          <w:p w14:paraId="16F0F273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CW and/or device</w:t>
            </w:r>
          </w:p>
        </w:tc>
        <w:tc>
          <w:tcPr>
            <w:tcW w:w="1559" w:type="dxa"/>
            <w:noWrap/>
          </w:tcPr>
          <w:p w14:paraId="3491E791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</w:tr>
      <w:tr w:rsidR="00181EC1" w:rsidRPr="00360F2D" w14:paraId="3C1CD6FC" w14:textId="77777777" w:rsidTr="00774894">
        <w:trPr>
          <w:trHeight w:val="35"/>
        </w:trPr>
        <w:tc>
          <w:tcPr>
            <w:tcW w:w="3681" w:type="dxa"/>
            <w:vMerge/>
          </w:tcPr>
          <w:p w14:paraId="6CC51F06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vMerge/>
          </w:tcPr>
          <w:p w14:paraId="61441899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59" w:type="dxa"/>
            <w:noWrap/>
          </w:tcPr>
          <w:p w14:paraId="0C708352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rFonts w:hint="eastAsia"/>
                <w:sz w:val="16"/>
                <w:szCs w:val="16"/>
                <w:lang w:val="en-US" w:eastAsia="zh-CN"/>
              </w:rPr>
              <w:t>NR</w:t>
            </w:r>
            <w:r w:rsidRPr="00360F2D">
              <w:rPr>
                <w:sz w:val="16"/>
                <w:szCs w:val="16"/>
                <w:lang w:val="en-US" w:eastAsia="zh-CN"/>
              </w:rPr>
              <w:t xml:space="preserve"> DL</w:t>
            </w:r>
          </w:p>
        </w:tc>
        <w:tc>
          <w:tcPr>
            <w:tcW w:w="1559" w:type="dxa"/>
            <w:noWrap/>
          </w:tcPr>
          <w:p w14:paraId="536A9D2E" w14:textId="77777777" w:rsidR="00181EC1" w:rsidRPr="00360F2D" w:rsidRDefault="00181EC1" w:rsidP="00A87C86">
            <w:pPr>
              <w:spacing w:after="0"/>
              <w:rPr>
                <w:sz w:val="16"/>
                <w:szCs w:val="16"/>
                <w:lang w:val="en-US" w:eastAsia="zh-CN"/>
              </w:rPr>
            </w:pPr>
            <w:r w:rsidRPr="00360F2D">
              <w:rPr>
                <w:sz w:val="16"/>
                <w:szCs w:val="16"/>
                <w:lang w:val="en-US" w:eastAsia="zh-CN"/>
              </w:rPr>
              <w:t>device and/or reader</w:t>
            </w:r>
          </w:p>
        </w:tc>
      </w:tr>
    </w:tbl>
    <w:p w14:paraId="39706341" w14:textId="77777777" w:rsidR="00181EC1" w:rsidRPr="00360F2D" w:rsidRDefault="00181EC1" w:rsidP="00774894">
      <w:pPr>
        <w:ind w:left="1440"/>
        <w:rPr>
          <w:rFonts w:eastAsiaTheme="minorEastAsia"/>
          <w:b/>
          <w:bCs/>
          <w:u w:val="single"/>
          <w:lang w:val="en-US" w:eastAsia="zh-CN"/>
        </w:rPr>
      </w:pPr>
    </w:p>
    <w:p w14:paraId="279C890F" w14:textId="77777777" w:rsidR="00181EC1" w:rsidRPr="00360F2D" w:rsidRDefault="00181EC1" w:rsidP="00774894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2-5-4: Evaluation cases for device 2b between AIOT and NR</w:t>
      </w:r>
    </w:p>
    <w:p w14:paraId="3B42D320" w14:textId="77777777" w:rsidR="00181EC1" w:rsidRPr="00360F2D" w:rsidRDefault="00181EC1" w:rsidP="00774894">
      <w:pPr>
        <w:ind w:left="1440"/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0DAA41D4" w14:textId="77777777" w:rsidR="00181EC1" w:rsidRPr="00360F2D" w:rsidRDefault="00181EC1" w:rsidP="00774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880"/>
        <w:textAlignment w:val="baseline"/>
        <w:rPr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FFS for evaluation cases for device </w:t>
      </w:r>
      <w:proofErr w:type="gramStart"/>
      <w:r w:rsidRPr="00360F2D">
        <w:rPr>
          <w:rFonts w:hint="eastAsia"/>
          <w:lang w:val="en-US" w:eastAsia="zh-CN"/>
        </w:rPr>
        <w:t>2b</w:t>
      </w:r>
      <w:proofErr w:type="gramEnd"/>
    </w:p>
    <w:p w14:paraId="57AC1544" w14:textId="77777777" w:rsidR="00181EC1" w:rsidRPr="00360F2D" w:rsidRDefault="00181EC1" w:rsidP="00774894">
      <w:pPr>
        <w:ind w:left="144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2-5-5: Interference between AIOT systems</w:t>
      </w:r>
    </w:p>
    <w:p w14:paraId="7FB8B4D4" w14:textId="77777777" w:rsidR="00181EC1" w:rsidRPr="00360F2D" w:rsidRDefault="00181EC1" w:rsidP="00774894">
      <w:pPr>
        <w:ind w:left="1440"/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Agreement:</w:t>
      </w:r>
    </w:p>
    <w:p w14:paraId="6BFE3521" w14:textId="77777777" w:rsidR="00181EC1" w:rsidRPr="00360F2D" w:rsidRDefault="00181EC1" w:rsidP="00774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880"/>
        <w:textAlignment w:val="baseline"/>
        <w:rPr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RAN4 to first evaluate </w:t>
      </w:r>
      <w:r w:rsidRPr="00360F2D">
        <w:rPr>
          <w:lang w:val="en-US" w:eastAsia="zh-CN"/>
        </w:rPr>
        <w:t>interference</w:t>
      </w:r>
      <w:r w:rsidRPr="00360F2D">
        <w:rPr>
          <w:rFonts w:hint="eastAsia"/>
          <w:lang w:val="en-US" w:eastAsia="zh-CN"/>
        </w:rPr>
        <w:t xml:space="preserve"> between AIOT and NR.</w:t>
      </w:r>
    </w:p>
    <w:p w14:paraId="1249269B" w14:textId="77777777" w:rsidR="00181EC1" w:rsidRPr="00360F2D" w:rsidRDefault="00181EC1" w:rsidP="00774894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ind w:left="1880"/>
        <w:textAlignment w:val="baseline"/>
        <w:rPr>
          <w:lang w:val="en-US" w:eastAsia="zh-CN"/>
        </w:rPr>
      </w:pPr>
      <w:r w:rsidRPr="00360F2D">
        <w:rPr>
          <w:rFonts w:hint="eastAsia"/>
          <w:lang w:val="en-US" w:eastAsia="zh-CN"/>
        </w:rPr>
        <w:t xml:space="preserve">FFS on </w:t>
      </w:r>
      <w:r w:rsidRPr="00360F2D">
        <w:rPr>
          <w:lang w:val="en-US" w:eastAsia="zh-CN"/>
        </w:rPr>
        <w:t>interference</w:t>
      </w:r>
      <w:r w:rsidRPr="00360F2D">
        <w:rPr>
          <w:rFonts w:hint="eastAsia"/>
          <w:lang w:val="en-US" w:eastAsia="zh-CN"/>
        </w:rPr>
        <w:t xml:space="preserve"> between AIOT and AIOT</w:t>
      </w:r>
    </w:p>
    <w:p w14:paraId="42E6E005" w14:textId="12400880" w:rsidR="00653846" w:rsidRPr="00CD3942" w:rsidRDefault="00653846" w:rsidP="00D266CE">
      <w:pPr>
        <w:rPr>
          <w:lang w:val="en-US"/>
        </w:rPr>
      </w:pPr>
    </w:p>
    <w:p w14:paraId="6016E197" w14:textId="4197162E" w:rsidR="00B859E9" w:rsidRDefault="006C4F5B" w:rsidP="00D266CE">
      <w:pPr>
        <w:rPr>
          <w:lang w:val="en-US"/>
        </w:rPr>
      </w:pPr>
      <w:r>
        <w:rPr>
          <w:lang w:val="en-US"/>
        </w:rPr>
        <w:t xml:space="preserve">The main difference between a legacy 3GPP coexisting and the A-IoT coexisting is that a new node </w:t>
      </w:r>
      <w:r w:rsidR="00C17433">
        <w:rPr>
          <w:lang w:val="en-US"/>
        </w:rPr>
        <w:t xml:space="preserve">of </w:t>
      </w:r>
      <w:r w:rsidR="00AB1F2F">
        <w:rPr>
          <w:lang w:val="en-US"/>
        </w:rPr>
        <w:t>carrier-wave transmitter (</w:t>
      </w:r>
      <w:r w:rsidR="00C17433">
        <w:rPr>
          <w:lang w:val="en-US"/>
        </w:rPr>
        <w:t>CWT</w:t>
      </w:r>
      <w:r w:rsidR="00AB1F2F">
        <w:rPr>
          <w:lang w:val="en-US"/>
        </w:rPr>
        <w:t>)</w:t>
      </w:r>
      <w:r w:rsidR="00C17433">
        <w:rPr>
          <w:lang w:val="en-US"/>
        </w:rPr>
        <w:t xml:space="preserve"> is introduced on top of the BS /UE coexisting. From this perspective, the </w:t>
      </w:r>
      <w:r w:rsidR="00332745">
        <w:rPr>
          <w:lang w:val="en-US"/>
        </w:rPr>
        <w:t xml:space="preserve">CWT characteristic, the </w:t>
      </w:r>
      <w:r w:rsidR="00C36508">
        <w:rPr>
          <w:lang w:val="en-US"/>
        </w:rPr>
        <w:t xml:space="preserve">CWT deployment in relation to the BS deployment, the antenna characteristic, power, </w:t>
      </w:r>
      <w:r w:rsidR="000D497B">
        <w:rPr>
          <w:lang w:val="en-US"/>
        </w:rPr>
        <w:t>SNR etc</w:t>
      </w:r>
      <w:r w:rsidR="006642F6">
        <w:rPr>
          <w:lang w:val="en-US"/>
        </w:rPr>
        <w:t>.</w:t>
      </w:r>
      <w:r w:rsidR="00E152F0">
        <w:rPr>
          <w:lang w:val="en-US"/>
        </w:rPr>
        <w:t xml:space="preserve"> should be discussed first</w:t>
      </w:r>
      <w:r w:rsidR="000D497B">
        <w:rPr>
          <w:lang w:val="en-US"/>
        </w:rPr>
        <w:t xml:space="preserve">. </w:t>
      </w:r>
    </w:p>
    <w:p w14:paraId="213FEA43" w14:textId="633696EB" w:rsidR="00D266CE" w:rsidRDefault="002B2663" w:rsidP="00D266CE">
      <w:pPr>
        <w:rPr>
          <w:lang w:val="en-US"/>
        </w:rPr>
      </w:pPr>
      <w:r>
        <w:rPr>
          <w:lang w:val="en-US"/>
        </w:rPr>
        <w:t>RAN1 discuss the CWT in topo</w:t>
      </w:r>
      <w:r w:rsidR="00A11DF1">
        <w:rPr>
          <w:lang w:val="en-US"/>
        </w:rPr>
        <w:t>lo</w:t>
      </w:r>
      <w:r>
        <w:rPr>
          <w:lang w:val="en-US"/>
        </w:rPr>
        <w:t>gy and CWT outside the top</w:t>
      </w:r>
      <w:r w:rsidR="00A11DF1">
        <w:rPr>
          <w:lang w:val="en-US"/>
        </w:rPr>
        <w:t>o</w:t>
      </w:r>
      <w:r>
        <w:rPr>
          <w:lang w:val="en-US"/>
        </w:rPr>
        <w:t>logy</w:t>
      </w:r>
      <w:r w:rsidR="00A11DF1">
        <w:rPr>
          <w:lang w:val="en-US"/>
        </w:rPr>
        <w:t xml:space="preserve">, </w:t>
      </w:r>
      <w:r w:rsidR="00A738DF">
        <w:rPr>
          <w:lang w:val="en-US"/>
        </w:rPr>
        <w:t>when CWT is in topology</w:t>
      </w:r>
      <w:r w:rsidR="00AC5B6E">
        <w:rPr>
          <w:lang w:val="en-US"/>
        </w:rPr>
        <w:t xml:space="preserve">, the </w:t>
      </w:r>
      <w:r w:rsidR="007D288C">
        <w:rPr>
          <w:lang w:val="en-US"/>
        </w:rPr>
        <w:t xml:space="preserve">CW is transmitted by either BS and UE and as such the </w:t>
      </w:r>
      <w:r w:rsidR="00C07D62">
        <w:rPr>
          <w:lang w:val="en-US"/>
        </w:rPr>
        <w:t xml:space="preserve">maximum output </w:t>
      </w:r>
      <w:r w:rsidR="00AC5B6E">
        <w:rPr>
          <w:lang w:val="en-US"/>
        </w:rPr>
        <w:t xml:space="preserve">power can be the same with </w:t>
      </w:r>
      <w:r w:rsidR="00C07D62">
        <w:rPr>
          <w:lang w:val="en-US"/>
        </w:rPr>
        <w:t>BS or UE</w:t>
      </w:r>
      <w:r w:rsidR="00EE5D7B">
        <w:rPr>
          <w:lang w:val="en-US"/>
        </w:rPr>
        <w:t xml:space="preserve">; when CWT is out of topology, the CWT node </w:t>
      </w:r>
      <w:r w:rsidR="008F32D9">
        <w:rPr>
          <w:lang w:val="en-US"/>
        </w:rPr>
        <w:t xml:space="preserve">has its own transmitter and therefore the </w:t>
      </w:r>
      <w:r w:rsidR="00E323B7">
        <w:rPr>
          <w:lang w:val="en-US"/>
        </w:rPr>
        <w:t xml:space="preserve">separate RF parameter needs to be defined. </w:t>
      </w:r>
      <w:r w:rsidR="0098448D" w:rsidRPr="00421AA9">
        <w:rPr>
          <w:lang w:val="en-US" w:eastAsia="zh-CN"/>
        </w:rPr>
        <w:t xml:space="preserve">In </w:t>
      </w:r>
      <w:r w:rsidR="0098448D">
        <w:rPr>
          <w:lang w:val="sv-SE" w:eastAsia="zh-CN"/>
        </w:rPr>
        <w:fldChar w:fldCharType="begin"/>
      </w:r>
      <w:r w:rsidR="0098448D" w:rsidRPr="00421AA9">
        <w:rPr>
          <w:lang w:val="en-US" w:eastAsia="zh-CN"/>
        </w:rPr>
        <w:instrText xml:space="preserve"> REF _Ref162350472 \h </w:instrText>
      </w:r>
      <w:r w:rsidR="0098448D">
        <w:rPr>
          <w:lang w:val="sv-SE" w:eastAsia="zh-CN"/>
        </w:rPr>
      </w:r>
      <w:r w:rsidR="0098448D">
        <w:rPr>
          <w:lang w:val="sv-SE" w:eastAsia="zh-CN"/>
        </w:rPr>
        <w:fldChar w:fldCharType="separate"/>
      </w:r>
      <w:r w:rsidR="0098448D">
        <w:t xml:space="preserve">Figure </w:t>
      </w:r>
      <w:r w:rsidR="0098448D">
        <w:rPr>
          <w:noProof/>
        </w:rPr>
        <w:t>1</w:t>
      </w:r>
      <w:r w:rsidR="0098448D">
        <w:rPr>
          <w:lang w:val="sv-SE" w:eastAsia="zh-CN"/>
        </w:rPr>
        <w:fldChar w:fldCharType="end"/>
      </w:r>
      <w:r w:rsidR="0098448D" w:rsidRPr="00421AA9">
        <w:rPr>
          <w:lang w:val="en-US" w:eastAsia="zh-CN"/>
        </w:rPr>
        <w:t xml:space="preserve"> below, the interference source is visualized </w:t>
      </w:r>
      <w:r w:rsidR="0098448D">
        <w:rPr>
          <w:lang w:val="en-US" w:eastAsia="zh-CN"/>
        </w:rPr>
        <w:t xml:space="preserve">when BS is victim for UL receiving and listed in </w:t>
      </w:r>
      <w:r w:rsidR="0098448D">
        <w:rPr>
          <w:lang w:val="en-US" w:eastAsia="zh-CN"/>
        </w:rPr>
        <w:fldChar w:fldCharType="begin"/>
      </w:r>
      <w:r w:rsidR="0098448D">
        <w:rPr>
          <w:lang w:val="en-US" w:eastAsia="zh-CN"/>
        </w:rPr>
        <w:instrText xml:space="preserve"> REF _Ref162350848 \h </w:instrText>
      </w:r>
      <w:r w:rsidR="0098448D">
        <w:rPr>
          <w:lang w:val="en-US" w:eastAsia="zh-CN"/>
        </w:rPr>
      </w:r>
      <w:r w:rsidR="0098448D">
        <w:rPr>
          <w:lang w:val="en-US" w:eastAsia="zh-CN"/>
        </w:rPr>
        <w:fldChar w:fldCharType="separate"/>
      </w:r>
      <w:r w:rsidR="0098448D">
        <w:t xml:space="preserve">Table </w:t>
      </w:r>
      <w:r w:rsidR="0098448D">
        <w:rPr>
          <w:noProof/>
        </w:rPr>
        <w:t>1</w:t>
      </w:r>
      <w:r w:rsidR="0098448D">
        <w:rPr>
          <w:lang w:val="en-US" w:eastAsia="zh-CN"/>
        </w:rPr>
        <w:fldChar w:fldCharType="end"/>
      </w:r>
      <w:r w:rsidR="0098448D">
        <w:rPr>
          <w:lang w:val="en-US" w:eastAsia="zh-CN"/>
        </w:rPr>
        <w:t xml:space="preserve">. Similarly, for DL coexisting, the aggressor sources are listed in </w:t>
      </w:r>
      <w:r w:rsidR="0098448D">
        <w:rPr>
          <w:lang w:val="en-US" w:eastAsia="zh-CN"/>
        </w:rPr>
        <w:fldChar w:fldCharType="begin"/>
      </w:r>
      <w:r w:rsidR="0098448D">
        <w:rPr>
          <w:lang w:val="en-US" w:eastAsia="zh-CN"/>
        </w:rPr>
        <w:instrText xml:space="preserve"> REF _Ref162352133 \h </w:instrText>
      </w:r>
      <w:r w:rsidR="0098448D">
        <w:rPr>
          <w:lang w:val="en-US" w:eastAsia="zh-CN"/>
        </w:rPr>
      </w:r>
      <w:r w:rsidR="0098448D">
        <w:rPr>
          <w:lang w:val="en-US" w:eastAsia="zh-CN"/>
        </w:rPr>
        <w:fldChar w:fldCharType="separate"/>
      </w:r>
      <w:r w:rsidR="0098448D">
        <w:t xml:space="preserve">Table </w:t>
      </w:r>
      <w:r w:rsidR="0098448D">
        <w:rPr>
          <w:noProof/>
        </w:rPr>
        <w:t>2</w:t>
      </w:r>
      <w:r w:rsidR="0098448D">
        <w:rPr>
          <w:lang w:val="en-US" w:eastAsia="zh-CN"/>
        </w:rPr>
        <w:fldChar w:fldCharType="end"/>
      </w:r>
      <w:r w:rsidR="0098448D">
        <w:rPr>
          <w:lang w:val="en-US" w:eastAsia="zh-CN"/>
        </w:rPr>
        <w:t>. Clearly there are more parameters to be modeled comparing to the legacy coexisting simulation.</w:t>
      </w:r>
    </w:p>
    <w:p w14:paraId="02E1CF66" w14:textId="461766D5" w:rsidR="009A6BC3" w:rsidRPr="00AC5B6E" w:rsidRDefault="009A6BC3" w:rsidP="001601F2">
      <w:pPr>
        <w:rPr>
          <w:lang w:val="en-US"/>
        </w:rPr>
      </w:pPr>
    </w:p>
    <w:p w14:paraId="413C12E0" w14:textId="0CF77AFA" w:rsidR="00E14DE8" w:rsidRDefault="00325FC7" w:rsidP="007C78E3">
      <w:pPr>
        <w:pStyle w:val="Observation"/>
        <w:numPr>
          <w:ilvl w:val="0"/>
          <w:numId w:val="0"/>
        </w:numPr>
        <w:ind w:firstLine="1440"/>
      </w:pPr>
      <w:r>
        <w:object w:dxaOrig="8856" w:dyaOrig="7146" w14:anchorId="5DF77C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9pt;height:269.4pt" o:ole="">
            <v:imagedata r:id="rId17" o:title=""/>
          </v:shape>
          <o:OLEObject Type="Embed" ProgID="Visio.Drawing.15" ShapeID="_x0000_i1025" DrawAspect="Content" ObjectID="_1777117849" r:id="rId18"/>
        </w:object>
      </w:r>
    </w:p>
    <w:p w14:paraId="109FBCD2" w14:textId="7F470EDD" w:rsidR="00014945" w:rsidRDefault="00014945" w:rsidP="007C78E3">
      <w:pPr>
        <w:pStyle w:val="Caption"/>
        <w:ind w:left="1440" w:firstLine="720"/>
      </w:pPr>
      <w:bookmarkStart w:id="0" w:name="_Ref1623504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3CAC">
        <w:rPr>
          <w:noProof/>
        </w:rPr>
        <w:t>1</w:t>
      </w:r>
      <w:r>
        <w:fldChar w:fldCharType="end"/>
      </w:r>
      <w:bookmarkEnd w:id="0"/>
      <w:r>
        <w:t>: UL coexisting overview for CWT outside the topology</w:t>
      </w:r>
    </w:p>
    <w:p w14:paraId="155DCB3D" w14:textId="77777777" w:rsidR="005521D6" w:rsidRDefault="005521D6" w:rsidP="005521D6"/>
    <w:p w14:paraId="2E2512FD" w14:textId="0337C023" w:rsidR="005521D6" w:rsidRPr="005521D6" w:rsidRDefault="005521D6" w:rsidP="005521D6">
      <w:pPr>
        <w:pStyle w:val="Caption"/>
        <w:ind w:left="720" w:firstLine="720"/>
      </w:pPr>
      <w:bookmarkStart w:id="1" w:name="_Ref1623508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3AE4">
        <w:rPr>
          <w:noProof/>
        </w:rPr>
        <w:t>1</w:t>
      </w:r>
      <w:r>
        <w:fldChar w:fldCharType="end"/>
      </w:r>
      <w:bookmarkEnd w:id="1"/>
      <w:r>
        <w:t xml:space="preserve">: The UL interference from aggressors </w:t>
      </w:r>
      <w:r w:rsidR="00DA6429">
        <w:t>to BS receiving</w:t>
      </w:r>
      <w:r w:rsidR="00906441">
        <w:t xml:space="preserve"> @f1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3"/>
        <w:gridCol w:w="2892"/>
        <w:gridCol w:w="4100"/>
      </w:tblGrid>
      <w:tr w:rsidR="003567A0" w14:paraId="208B05E7" w14:textId="77777777" w:rsidTr="00BA6805">
        <w:tc>
          <w:tcPr>
            <w:tcW w:w="3285" w:type="dxa"/>
          </w:tcPr>
          <w:p w14:paraId="71C6E3F9" w14:textId="1D3B0C17" w:rsidR="003567A0" w:rsidRPr="00C45807" w:rsidRDefault="003567A0" w:rsidP="002D4886">
            <w:pPr>
              <w:pStyle w:val="Observation"/>
              <w:numPr>
                <w:ilvl w:val="0"/>
                <w:numId w:val="0"/>
              </w:numPr>
            </w:pPr>
            <w:r w:rsidRPr="00C45807">
              <w:t>Aggressor</w:t>
            </w:r>
          </w:p>
        </w:tc>
        <w:tc>
          <w:tcPr>
            <w:tcW w:w="3285" w:type="dxa"/>
          </w:tcPr>
          <w:p w14:paraId="548DA462" w14:textId="21D9013F" w:rsidR="003567A0" w:rsidRPr="00C45807" w:rsidRDefault="008D15C1" w:rsidP="002D4886">
            <w:pPr>
              <w:pStyle w:val="Observation"/>
              <w:numPr>
                <w:ilvl w:val="0"/>
                <w:numId w:val="0"/>
              </w:numPr>
            </w:pPr>
            <w:r w:rsidRPr="00C45807">
              <w:t>P</w:t>
            </w:r>
            <w:r w:rsidR="003567A0" w:rsidRPr="00C45807">
              <w:t>arameter</w:t>
            </w:r>
          </w:p>
        </w:tc>
        <w:tc>
          <w:tcPr>
            <w:tcW w:w="3285" w:type="dxa"/>
          </w:tcPr>
          <w:p w14:paraId="7624A93C" w14:textId="450B10BB" w:rsidR="003567A0" w:rsidRPr="00C45807" w:rsidRDefault="003567A0" w:rsidP="002D4886">
            <w:pPr>
              <w:pStyle w:val="Observation"/>
              <w:numPr>
                <w:ilvl w:val="0"/>
                <w:numId w:val="0"/>
              </w:numPr>
            </w:pPr>
            <w:r w:rsidRPr="00C45807">
              <w:t>Note</w:t>
            </w:r>
          </w:p>
        </w:tc>
      </w:tr>
      <w:tr w:rsidR="003567A0" w14:paraId="1DDB8398" w14:textId="77777777" w:rsidTr="00BA6805">
        <w:tc>
          <w:tcPr>
            <w:tcW w:w="3285" w:type="dxa"/>
          </w:tcPr>
          <w:p w14:paraId="106E416B" w14:textId="6567AC7B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f1</w:t>
            </w:r>
          </w:p>
        </w:tc>
        <w:tc>
          <w:tcPr>
            <w:tcW w:w="3285" w:type="dxa"/>
          </w:tcPr>
          <w:p w14:paraId="25F99943" w14:textId="27935091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</w:t>
            </w:r>
            <w:r w:rsidR="008A7AE7"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</w:rPr>
              <w:t>band emission level relative to the transmitted power</w:t>
            </w:r>
            <w:r w:rsidR="00E072DE">
              <w:rPr>
                <w:b w:val="0"/>
                <w:bCs w:val="0"/>
              </w:rPr>
              <w:t xml:space="preserve"> at certain frequency offset to the CW transmitted frequency</w:t>
            </w:r>
          </w:p>
        </w:tc>
        <w:tc>
          <w:tcPr>
            <w:tcW w:w="3285" w:type="dxa"/>
          </w:tcPr>
          <w:p w14:paraId="70D058D2" w14:textId="6B9C6C63" w:rsidR="003567A0" w:rsidRDefault="00011CAC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The phase noise or PA </w:t>
            </w:r>
            <w:r w:rsidR="00BC72A7">
              <w:rPr>
                <w:b w:val="0"/>
                <w:bCs w:val="0"/>
              </w:rPr>
              <w:t xml:space="preserve">nonlinear </w:t>
            </w:r>
            <w:r w:rsidR="00FF4381">
              <w:rPr>
                <w:b w:val="0"/>
                <w:bCs w:val="0"/>
              </w:rPr>
              <w:t>noise both impact this level.</w:t>
            </w:r>
          </w:p>
        </w:tc>
      </w:tr>
      <w:tr w:rsidR="003567A0" w14:paraId="7910A839" w14:textId="77777777" w:rsidTr="00BA6805">
        <w:tc>
          <w:tcPr>
            <w:tcW w:w="3285" w:type="dxa"/>
          </w:tcPr>
          <w:p w14:paraId="095430CB" w14:textId="21A512B9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f2</w:t>
            </w:r>
          </w:p>
        </w:tc>
        <w:tc>
          <w:tcPr>
            <w:tcW w:w="3285" w:type="dxa"/>
          </w:tcPr>
          <w:p w14:paraId="4625CE8C" w14:textId="6FBD0421" w:rsidR="003567A0" w:rsidRDefault="00E072DE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ACLR of CWT</w:t>
            </w:r>
          </w:p>
        </w:tc>
        <w:tc>
          <w:tcPr>
            <w:tcW w:w="3285" w:type="dxa"/>
          </w:tcPr>
          <w:p w14:paraId="7DE095AA" w14:textId="0A7F066A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  <w:tr w:rsidR="003567A0" w14:paraId="7541B5E0" w14:textId="77777777" w:rsidTr="00BA6805">
        <w:tc>
          <w:tcPr>
            <w:tcW w:w="3285" w:type="dxa"/>
          </w:tcPr>
          <w:p w14:paraId="0F128128" w14:textId="435FAB98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Backscatter transmission at f2</w:t>
            </w:r>
          </w:p>
        </w:tc>
        <w:tc>
          <w:tcPr>
            <w:tcW w:w="3285" w:type="dxa"/>
          </w:tcPr>
          <w:p w14:paraId="5B1A5276" w14:textId="6C686DFC" w:rsidR="003567A0" w:rsidRDefault="001F25A7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ACLR of CWT attenuated by a backscattering loss at A-IoT</w:t>
            </w:r>
          </w:p>
        </w:tc>
        <w:tc>
          <w:tcPr>
            <w:tcW w:w="3285" w:type="dxa"/>
          </w:tcPr>
          <w:p w14:paraId="53F1851E" w14:textId="5FC31C1C" w:rsidR="003567A0" w:rsidRDefault="003567A0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  <w:tr w:rsidR="0034153E" w14:paraId="0702CF45" w14:textId="77777777" w:rsidTr="00BA6805">
        <w:tc>
          <w:tcPr>
            <w:tcW w:w="3285" w:type="dxa"/>
          </w:tcPr>
          <w:p w14:paraId="3447301F" w14:textId="71C4F4E9" w:rsidR="0034153E" w:rsidRDefault="0034153E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Backscatter transmission at f1 by other A-IoT device</w:t>
            </w:r>
          </w:p>
        </w:tc>
        <w:tc>
          <w:tcPr>
            <w:tcW w:w="3285" w:type="dxa"/>
          </w:tcPr>
          <w:p w14:paraId="2A0DE4D6" w14:textId="2BBFC505" w:rsidR="0034153E" w:rsidRDefault="0034153E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signal will be</w:t>
            </w:r>
            <w:r w:rsidR="004750F5">
              <w:rPr>
                <w:b w:val="0"/>
                <w:bCs w:val="0"/>
              </w:rPr>
              <w:t xml:space="preserve"> modulated and</w:t>
            </w:r>
            <w:r>
              <w:rPr>
                <w:b w:val="0"/>
                <w:bCs w:val="0"/>
              </w:rPr>
              <w:t xml:space="preserve"> backscattered not only by </w:t>
            </w:r>
            <w:r w:rsidR="00425424">
              <w:rPr>
                <w:b w:val="0"/>
                <w:bCs w:val="0"/>
              </w:rPr>
              <w:t>active UE within the cell, but also</w:t>
            </w:r>
            <w:r w:rsidR="004750F5">
              <w:rPr>
                <w:b w:val="0"/>
                <w:bCs w:val="0"/>
              </w:rPr>
              <w:t xml:space="preserve"> modulated and </w:t>
            </w:r>
            <w:r w:rsidR="00425424">
              <w:rPr>
                <w:b w:val="0"/>
                <w:bCs w:val="0"/>
              </w:rPr>
              <w:t xml:space="preserve">backscattered by other active UE in </w:t>
            </w:r>
            <w:r w:rsidR="001D0D55">
              <w:rPr>
                <w:b w:val="0"/>
                <w:bCs w:val="0"/>
              </w:rPr>
              <w:t xml:space="preserve">a </w:t>
            </w:r>
            <w:r w:rsidR="00425424">
              <w:rPr>
                <w:b w:val="0"/>
                <w:bCs w:val="0"/>
              </w:rPr>
              <w:t>cell</w:t>
            </w:r>
            <w:r w:rsidR="001D0D55">
              <w:rPr>
                <w:b w:val="0"/>
                <w:bCs w:val="0"/>
              </w:rPr>
              <w:t xml:space="preserve"> operating by </w:t>
            </w:r>
            <w:r w:rsidR="008A7AE7">
              <w:rPr>
                <w:b w:val="0"/>
                <w:bCs w:val="0"/>
              </w:rPr>
              <w:t>an</w:t>
            </w:r>
            <w:r w:rsidR="001D0D55">
              <w:rPr>
                <w:b w:val="0"/>
                <w:bCs w:val="0"/>
              </w:rPr>
              <w:t>other operator</w:t>
            </w:r>
          </w:p>
        </w:tc>
        <w:tc>
          <w:tcPr>
            <w:tcW w:w="3285" w:type="dxa"/>
          </w:tcPr>
          <w:p w14:paraId="73E9D883" w14:textId="5E080F68" w:rsidR="0034153E" w:rsidRDefault="00E966FD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  <w:lang w:val="en-US"/>
              </w:rPr>
            </w:pPr>
            <w:r w:rsidRPr="00E966FD">
              <w:rPr>
                <w:b w:val="0"/>
                <w:bCs w:val="0"/>
                <w:lang w:val="en-US"/>
              </w:rPr>
              <w:t xml:space="preserve">Active </w:t>
            </w:r>
            <w:r w:rsidR="00135329">
              <w:rPr>
                <w:b w:val="0"/>
                <w:bCs w:val="0"/>
                <w:lang w:val="en-US"/>
              </w:rPr>
              <w:t>A-IoT UE operating at f2</w:t>
            </w:r>
            <w:r w:rsidRPr="00E966FD">
              <w:rPr>
                <w:b w:val="0"/>
                <w:bCs w:val="0"/>
                <w:lang w:val="en-US"/>
              </w:rPr>
              <w:t xml:space="preserve"> in another c</w:t>
            </w:r>
            <w:r>
              <w:rPr>
                <w:b w:val="0"/>
                <w:bCs w:val="0"/>
                <w:lang w:val="en-US"/>
              </w:rPr>
              <w:t xml:space="preserve">ell can backscatter the signal </w:t>
            </w:r>
            <w:r w:rsidR="00130288">
              <w:rPr>
                <w:b w:val="0"/>
                <w:bCs w:val="0"/>
                <w:lang w:val="en-US"/>
              </w:rPr>
              <w:t>at f1 when both CW at f1 and f2 present at the same time.</w:t>
            </w:r>
          </w:p>
          <w:p w14:paraId="7210BBD5" w14:textId="1F870A44" w:rsidR="00E966FD" w:rsidRPr="00E966FD" w:rsidRDefault="00262DE1" w:rsidP="002D4886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  <w:lang w:val="en-US"/>
              </w:rPr>
            </w:pPr>
            <w:r>
              <w:object w:dxaOrig="9781" w:dyaOrig="7237" w14:anchorId="640D7213">
                <v:shape id="_x0000_i1026" type="#_x0000_t75" style="width:194.1pt;height:2in" o:ole="">
                  <v:imagedata r:id="rId19" o:title=""/>
                </v:shape>
                <o:OLEObject Type="Embed" ProgID="Visio.Drawing.15" ShapeID="_x0000_i1026" DrawAspect="Content" ObjectID="_1777117850" r:id="rId20"/>
              </w:object>
            </w:r>
          </w:p>
        </w:tc>
      </w:tr>
    </w:tbl>
    <w:p w14:paraId="633A8F60" w14:textId="77777777" w:rsidR="006354F4" w:rsidRDefault="006354F4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57FD690F" w14:textId="77777777" w:rsidR="006354F4" w:rsidRDefault="006354F4" w:rsidP="002D4886">
      <w:pPr>
        <w:pStyle w:val="Observation"/>
        <w:numPr>
          <w:ilvl w:val="0"/>
          <w:numId w:val="0"/>
        </w:numPr>
        <w:rPr>
          <w:b w:val="0"/>
          <w:bCs w:val="0"/>
        </w:rPr>
      </w:pPr>
    </w:p>
    <w:p w14:paraId="6D488A6B" w14:textId="7ED4D06C" w:rsidR="006354F4" w:rsidRDefault="00486704" w:rsidP="007C78E3">
      <w:pPr>
        <w:pStyle w:val="Observation"/>
        <w:numPr>
          <w:ilvl w:val="0"/>
          <w:numId w:val="0"/>
        </w:numPr>
        <w:ind w:firstLine="1440"/>
      </w:pPr>
      <w:r>
        <w:object w:dxaOrig="8533" w:dyaOrig="6985" w14:anchorId="4B99DFDB">
          <v:shape id="_x0000_i1027" type="#_x0000_t75" style="width:346.5pt;height:283.5pt" o:ole="">
            <v:imagedata r:id="rId21" o:title=""/>
          </v:shape>
          <o:OLEObject Type="Embed" ProgID="Visio.Drawing.15" ShapeID="_x0000_i1027" DrawAspect="Content" ObjectID="_1777117851" r:id="rId22"/>
        </w:object>
      </w:r>
    </w:p>
    <w:p w14:paraId="0A355837" w14:textId="77777777" w:rsidR="006354F4" w:rsidRDefault="006354F4" w:rsidP="002D4886">
      <w:pPr>
        <w:pStyle w:val="Observation"/>
        <w:numPr>
          <w:ilvl w:val="0"/>
          <w:numId w:val="0"/>
        </w:numPr>
      </w:pPr>
    </w:p>
    <w:p w14:paraId="4E575002" w14:textId="2360C556" w:rsidR="006354F4" w:rsidRDefault="00610CC6" w:rsidP="007C78E3">
      <w:pPr>
        <w:pStyle w:val="Caption"/>
        <w:ind w:left="1440"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3CAC">
        <w:rPr>
          <w:noProof/>
        </w:rPr>
        <w:t>2</w:t>
      </w:r>
      <w:r>
        <w:fldChar w:fldCharType="end"/>
      </w:r>
      <w:r>
        <w:t>:D</w:t>
      </w:r>
      <w:r w:rsidRPr="00E22CBF">
        <w:t>L coexisting overview for CWT outside the topology</w:t>
      </w:r>
    </w:p>
    <w:p w14:paraId="2AB83D6A" w14:textId="5CC8E2D7" w:rsidR="00610CC6" w:rsidRDefault="00610CC6" w:rsidP="0094658F">
      <w:pPr>
        <w:pStyle w:val="Caption"/>
        <w:ind w:left="720" w:firstLine="720"/>
      </w:pPr>
      <w:bookmarkStart w:id="2" w:name="_Ref1623521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3AE4">
        <w:rPr>
          <w:noProof/>
        </w:rPr>
        <w:t>2</w:t>
      </w:r>
      <w:r>
        <w:fldChar w:fldCharType="end"/>
      </w:r>
      <w:bookmarkEnd w:id="2"/>
      <w:r>
        <w:t>:</w:t>
      </w:r>
      <w:r w:rsidRPr="00610CC6">
        <w:t xml:space="preserve"> </w:t>
      </w:r>
      <w:r>
        <w:t xml:space="preserve">The DL interference from aggressors to </w:t>
      </w:r>
      <w:r w:rsidR="00744117">
        <w:t>A-IoT</w:t>
      </w:r>
      <w:r>
        <w:t xml:space="preserve"> receiving @f1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610CC6" w14:paraId="5E6F4602" w14:textId="77777777" w:rsidTr="00DA3D33">
        <w:tc>
          <w:tcPr>
            <w:tcW w:w="3285" w:type="dxa"/>
          </w:tcPr>
          <w:p w14:paraId="1C54DD10" w14:textId="77777777" w:rsidR="00610CC6" w:rsidRPr="004265CC" w:rsidRDefault="00610CC6" w:rsidP="00DA3D33">
            <w:pPr>
              <w:pStyle w:val="Observation"/>
              <w:numPr>
                <w:ilvl w:val="0"/>
                <w:numId w:val="0"/>
              </w:numPr>
            </w:pPr>
            <w:r w:rsidRPr="004265CC">
              <w:t>Aggressor</w:t>
            </w:r>
          </w:p>
        </w:tc>
        <w:tc>
          <w:tcPr>
            <w:tcW w:w="3285" w:type="dxa"/>
          </w:tcPr>
          <w:p w14:paraId="7EB1686E" w14:textId="65526963" w:rsidR="00610CC6" w:rsidRPr="004265CC" w:rsidRDefault="004265CC" w:rsidP="00DA3D33">
            <w:pPr>
              <w:pStyle w:val="Observation"/>
              <w:numPr>
                <w:ilvl w:val="0"/>
                <w:numId w:val="0"/>
              </w:numPr>
            </w:pPr>
            <w:r w:rsidRPr="004265CC">
              <w:t>P</w:t>
            </w:r>
            <w:r w:rsidR="00610CC6" w:rsidRPr="004265CC">
              <w:t>arameter</w:t>
            </w:r>
          </w:p>
        </w:tc>
        <w:tc>
          <w:tcPr>
            <w:tcW w:w="3285" w:type="dxa"/>
          </w:tcPr>
          <w:p w14:paraId="770037F2" w14:textId="77777777" w:rsidR="00610CC6" w:rsidRPr="004265CC" w:rsidRDefault="00610CC6" w:rsidP="00DA3D33">
            <w:pPr>
              <w:pStyle w:val="Observation"/>
              <w:numPr>
                <w:ilvl w:val="0"/>
                <w:numId w:val="0"/>
              </w:numPr>
            </w:pPr>
            <w:r w:rsidRPr="004265CC">
              <w:t>Note</w:t>
            </w:r>
          </w:p>
        </w:tc>
      </w:tr>
      <w:tr w:rsidR="00610CC6" w14:paraId="236B5E29" w14:textId="77777777" w:rsidTr="00DA3D33">
        <w:tc>
          <w:tcPr>
            <w:tcW w:w="3285" w:type="dxa"/>
          </w:tcPr>
          <w:p w14:paraId="6DDDA7BF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f1</w:t>
            </w:r>
          </w:p>
        </w:tc>
        <w:tc>
          <w:tcPr>
            <w:tcW w:w="3285" w:type="dxa"/>
          </w:tcPr>
          <w:p w14:paraId="6B792F3D" w14:textId="0A215FA1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</w:t>
            </w:r>
            <w:r w:rsidR="004265CC"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</w:rPr>
              <w:t>band emission level relative to the transmitted power at certain frequency offset to the CW transmitted frequency</w:t>
            </w:r>
          </w:p>
        </w:tc>
        <w:tc>
          <w:tcPr>
            <w:tcW w:w="3285" w:type="dxa"/>
          </w:tcPr>
          <w:p w14:paraId="231623E2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phase noise or PA noise both impact this level.</w:t>
            </w:r>
          </w:p>
        </w:tc>
      </w:tr>
      <w:tr w:rsidR="00610CC6" w14:paraId="669065CB" w14:textId="77777777" w:rsidTr="00DA3D33">
        <w:tc>
          <w:tcPr>
            <w:tcW w:w="3285" w:type="dxa"/>
          </w:tcPr>
          <w:p w14:paraId="69080230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CW node transmitting at f2</w:t>
            </w:r>
          </w:p>
        </w:tc>
        <w:tc>
          <w:tcPr>
            <w:tcW w:w="3285" w:type="dxa"/>
          </w:tcPr>
          <w:p w14:paraId="52ED96E5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ACLR of CWT</w:t>
            </w:r>
          </w:p>
          <w:p w14:paraId="7348ED96" w14:textId="34ED5AD6" w:rsidR="006B5712" w:rsidRDefault="00C631E1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Potential </w:t>
            </w:r>
            <w:r w:rsidR="00042418">
              <w:rPr>
                <w:b w:val="0"/>
                <w:bCs w:val="0"/>
              </w:rPr>
              <w:t xml:space="preserve">IMD degradation </w:t>
            </w:r>
          </w:p>
        </w:tc>
        <w:tc>
          <w:tcPr>
            <w:tcW w:w="3285" w:type="dxa"/>
          </w:tcPr>
          <w:p w14:paraId="4FCF80E3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  <w:tr w:rsidR="00610CC6" w14:paraId="49B6CF47" w14:textId="77777777" w:rsidTr="00DA3D33">
        <w:tc>
          <w:tcPr>
            <w:tcW w:w="3285" w:type="dxa"/>
          </w:tcPr>
          <w:p w14:paraId="4C9E1B13" w14:textId="288F730F" w:rsidR="00610CC6" w:rsidRDefault="00A27FE8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BS</w:t>
            </w:r>
            <w:r w:rsidR="00610CC6">
              <w:rPr>
                <w:b w:val="0"/>
                <w:bCs w:val="0"/>
              </w:rPr>
              <w:t xml:space="preserve"> transmission at f2</w:t>
            </w:r>
          </w:p>
        </w:tc>
        <w:tc>
          <w:tcPr>
            <w:tcW w:w="3285" w:type="dxa"/>
          </w:tcPr>
          <w:p w14:paraId="68818B2E" w14:textId="223DCA69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ACLR </w:t>
            </w:r>
          </w:p>
        </w:tc>
        <w:tc>
          <w:tcPr>
            <w:tcW w:w="3285" w:type="dxa"/>
          </w:tcPr>
          <w:p w14:paraId="4CC55766" w14:textId="77777777" w:rsidR="00610CC6" w:rsidRDefault="00610CC6" w:rsidP="00DA3D33">
            <w:pPr>
              <w:pStyle w:val="Observation"/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The adjacent channel leakage power to the wanted signal channel</w:t>
            </w:r>
          </w:p>
        </w:tc>
      </w:tr>
    </w:tbl>
    <w:p w14:paraId="1D352EE6" w14:textId="77777777" w:rsidR="00610CC6" w:rsidRDefault="00610CC6" w:rsidP="00610CC6"/>
    <w:p w14:paraId="4DAFEC48" w14:textId="44070DCF" w:rsidR="00917617" w:rsidRDefault="00BB79A0" w:rsidP="00610CC6">
      <w:r>
        <w:t>For the CWT topology</w:t>
      </w:r>
      <w:r w:rsidR="002D31E0">
        <w:t>,</w:t>
      </w:r>
      <w:r w:rsidR="001F298F">
        <w:t xml:space="preserve"> w</w:t>
      </w:r>
      <w:r w:rsidR="00A778B4" w:rsidRPr="00A778B4">
        <w:t>hen CWT node is transmitting the CW signa</w:t>
      </w:r>
      <w:r w:rsidR="00E7366A">
        <w:t xml:space="preserve">l, the </w:t>
      </w:r>
      <w:r w:rsidR="00A778B4" w:rsidRPr="00A778B4">
        <w:t>CW signal can be used for the A-IoT device type 1 to harvest energy</w:t>
      </w:r>
      <w:r w:rsidR="00161D01">
        <w:t xml:space="preserve">. </w:t>
      </w:r>
      <w:r w:rsidR="00A778B4" w:rsidRPr="00A778B4">
        <w:t>The maximum distance to the A-IoT should be corresponding to minimum power to power on A-IoT device.</w:t>
      </w:r>
      <w:r w:rsidR="002E19E1">
        <w:t xml:space="preserve"> </w:t>
      </w:r>
      <w:r w:rsidR="00526208">
        <w:t>Such distance could be increased with a higher CWT power, but as CWT</w:t>
      </w:r>
      <w:r w:rsidR="0076420E">
        <w:t xml:space="preserve"> is</w:t>
      </w:r>
      <w:r w:rsidR="00526208">
        <w:t xml:space="preserve"> also one interference </w:t>
      </w:r>
      <w:r w:rsidR="0076420E">
        <w:t xml:space="preserve">source, the CWT power should be controlled in a reasonable level, with referencing to the coexisting </w:t>
      </w:r>
      <w:r w:rsidR="00B94163">
        <w:t>results. As a starting point, the CWT</w:t>
      </w:r>
      <w:r w:rsidR="00DB5D4D">
        <w:t xml:space="preserve"> node</w:t>
      </w:r>
      <w:r w:rsidR="00B94163">
        <w:t xml:space="preserve"> topology could be similar with BS topology but with </w:t>
      </w:r>
      <w:r w:rsidR="00256FC3">
        <w:t>different</w:t>
      </w:r>
      <w:r w:rsidR="00DB5D4D">
        <w:t xml:space="preserve"> network</w:t>
      </w:r>
      <w:r w:rsidR="00256FC3">
        <w:t xml:space="preserve"> </w:t>
      </w:r>
      <w:r w:rsidR="00C931EE">
        <w:t xml:space="preserve">grid </w:t>
      </w:r>
      <w:r w:rsidR="006548EA">
        <w:t>shift</w:t>
      </w:r>
      <w:r w:rsidR="00256FC3">
        <w:t xml:space="preserve">. This could be a similar case with the </w:t>
      </w:r>
      <w:r w:rsidR="0025222F">
        <w:t xml:space="preserve">different network layer with different </w:t>
      </w:r>
      <w:r w:rsidR="00C931EE">
        <w:t>grid shift</w:t>
      </w:r>
      <w:r w:rsidR="0025222F">
        <w:t xml:space="preserve">. </w:t>
      </w:r>
      <w:r w:rsidR="004E40D2">
        <w:t>When CW is in topology, it can be regarded as a special case where CWT node is co-located with BS</w:t>
      </w:r>
      <w:r w:rsidR="002511C8">
        <w:t>.</w:t>
      </w:r>
    </w:p>
    <w:p w14:paraId="25491138" w14:textId="03A15789" w:rsidR="00CD0BE7" w:rsidRDefault="00DB5D4D" w:rsidP="00CD0BE7">
      <w:pPr>
        <w:pStyle w:val="Proposal"/>
      </w:pPr>
      <w:bookmarkStart w:id="3" w:name="_Ref163147167"/>
      <w:bookmarkStart w:id="4" w:name="_Ref166504851"/>
      <w:r>
        <w:t xml:space="preserve">Model the CWT node layer with a </w:t>
      </w:r>
      <w:r w:rsidR="00C931EE">
        <w:t xml:space="preserve">grid </w:t>
      </w:r>
      <w:r w:rsidR="006548EA">
        <w:t>shift to the network layer</w:t>
      </w:r>
      <w:bookmarkEnd w:id="3"/>
      <w:r w:rsidR="000323A1">
        <w:t>.</w:t>
      </w:r>
      <w:bookmarkEnd w:id="4"/>
    </w:p>
    <w:p w14:paraId="15E5E897" w14:textId="5E1494FE" w:rsidR="0025222F" w:rsidRDefault="0025222F" w:rsidP="00610CC6">
      <w:r>
        <w:t xml:space="preserve">When CW is in topology, the CW signal will be transmitting from BS or UE, in such a case, there is no </w:t>
      </w:r>
      <w:r w:rsidR="00766FCB">
        <w:t xml:space="preserve">dedicated </w:t>
      </w:r>
      <w:r w:rsidR="00CB7E8A">
        <w:t>CW node</w:t>
      </w:r>
      <w:r w:rsidR="009F6599">
        <w:t>,</w:t>
      </w:r>
      <w:r w:rsidR="00766FCB">
        <w:t xml:space="preserve"> and one network layer can be used.</w:t>
      </w:r>
    </w:p>
    <w:p w14:paraId="7545716F" w14:textId="32463DF1" w:rsidR="00CB7E8A" w:rsidRDefault="00CB7E8A" w:rsidP="00610CC6">
      <w:r>
        <w:t xml:space="preserve">The coexisting simulation scenarios are listed in </w:t>
      </w:r>
      <w:r w:rsidR="005B0B41">
        <w:fldChar w:fldCharType="begin"/>
      </w:r>
      <w:r w:rsidR="005B0B41">
        <w:instrText xml:space="preserve"> REF _Ref162356746 \h </w:instrText>
      </w:r>
      <w:r w:rsidR="005B0B41">
        <w:fldChar w:fldCharType="separate"/>
      </w:r>
      <w:r w:rsidR="005B0B41">
        <w:t xml:space="preserve">Table </w:t>
      </w:r>
      <w:r w:rsidR="005B0B41">
        <w:rPr>
          <w:noProof/>
        </w:rPr>
        <w:t>3</w:t>
      </w:r>
      <w:r w:rsidR="005B0B41">
        <w:fldChar w:fldCharType="end"/>
      </w:r>
      <w:r w:rsidR="005B0B41">
        <w:t xml:space="preserve"> </w:t>
      </w:r>
      <w:r>
        <w:t>below</w:t>
      </w:r>
      <w:r w:rsidR="005B0B41">
        <w:t xml:space="preserve">, the cases number can be increased </w:t>
      </w:r>
      <w:r w:rsidR="00F51539">
        <w:t>when RAN1 agrees also how the CW is transmitted (DL or UL) band</w:t>
      </w:r>
      <w:r w:rsidR="008A0BDF">
        <w:t>.</w:t>
      </w:r>
    </w:p>
    <w:p w14:paraId="7C38D93A" w14:textId="434DC4AF" w:rsidR="00CF3AE4" w:rsidRDefault="00CF3AE4" w:rsidP="00D96254">
      <w:pPr>
        <w:pStyle w:val="Caption"/>
        <w:ind w:left="1440" w:firstLine="720"/>
      </w:pPr>
      <w:bookmarkStart w:id="5" w:name="_Ref1623567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5"/>
      <w:r>
        <w:t xml:space="preserve">: </w:t>
      </w:r>
      <w:r w:rsidR="0077507B">
        <w:t>T</w:t>
      </w:r>
      <w:r>
        <w:t>he coexisting simulation cases</w:t>
      </w:r>
      <w:r w:rsidR="00AB27E5">
        <w:t xml:space="preserve"> for </w:t>
      </w:r>
      <w:r w:rsidR="00EC38A5">
        <w:t>D1T1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42432A" w14:paraId="03F5E08A" w14:textId="77777777" w:rsidTr="000E1BFC">
        <w:tc>
          <w:tcPr>
            <w:tcW w:w="2463" w:type="dxa"/>
            <w:vMerge w:val="restart"/>
          </w:tcPr>
          <w:p w14:paraId="47E4CCF4" w14:textId="5BC87D3E" w:rsidR="0042432A" w:rsidRPr="00AF35F7" w:rsidRDefault="0042432A" w:rsidP="00610CC6">
            <w:pPr>
              <w:rPr>
                <w:b/>
                <w:bCs/>
              </w:rPr>
            </w:pPr>
            <w:r w:rsidRPr="00AF35F7">
              <w:rPr>
                <w:b/>
                <w:bCs/>
              </w:rPr>
              <w:t>Simulation cases/ Scenarios</w:t>
            </w:r>
          </w:p>
        </w:tc>
        <w:tc>
          <w:tcPr>
            <w:tcW w:w="7392" w:type="dxa"/>
            <w:gridSpan w:val="3"/>
          </w:tcPr>
          <w:p w14:paraId="74733CF1" w14:textId="3DCC3760" w:rsidR="0042432A" w:rsidRPr="00AF35F7" w:rsidRDefault="0042432A" w:rsidP="00610CC6">
            <w:pPr>
              <w:rPr>
                <w:b/>
                <w:bCs/>
              </w:rPr>
            </w:pPr>
            <w:r w:rsidRPr="00AF35F7">
              <w:rPr>
                <w:rFonts w:eastAsiaTheme="minorEastAsia"/>
                <w:b/>
                <w:bCs/>
                <w:lang w:eastAsia="zh-CN"/>
              </w:rPr>
              <w:t xml:space="preserve">Topology 1: </w:t>
            </w:r>
            <w:r w:rsidRPr="00AF35F7">
              <w:rPr>
                <w:rFonts w:eastAsiaTheme="minorEastAsia" w:hint="eastAsia"/>
                <w:b/>
                <w:bCs/>
                <w:lang w:eastAsia="zh-CN"/>
              </w:rPr>
              <w:t>indoor BS + indoor AIoT device</w:t>
            </w:r>
          </w:p>
        </w:tc>
      </w:tr>
      <w:tr w:rsidR="0042432A" w14:paraId="38BAF330" w14:textId="77777777" w:rsidTr="00CB7E8A">
        <w:tc>
          <w:tcPr>
            <w:tcW w:w="2463" w:type="dxa"/>
            <w:vMerge/>
          </w:tcPr>
          <w:p w14:paraId="0AB3D2B2" w14:textId="2598BBF3" w:rsidR="0042432A" w:rsidRPr="00AF35F7" w:rsidRDefault="0042432A" w:rsidP="00610CC6">
            <w:pPr>
              <w:rPr>
                <w:b/>
                <w:bCs/>
              </w:rPr>
            </w:pPr>
          </w:p>
        </w:tc>
        <w:tc>
          <w:tcPr>
            <w:tcW w:w="2464" w:type="dxa"/>
          </w:tcPr>
          <w:p w14:paraId="2FA6B1DC" w14:textId="0D803C67" w:rsidR="0042432A" w:rsidRPr="00AF35F7" w:rsidRDefault="00D96254" w:rsidP="00610CC6">
            <w:pPr>
              <w:rPr>
                <w:b/>
                <w:bCs/>
              </w:rPr>
            </w:pPr>
            <w:r w:rsidRPr="00AF35F7">
              <w:rPr>
                <w:b/>
                <w:bCs/>
              </w:rPr>
              <w:t>Victim</w:t>
            </w:r>
          </w:p>
        </w:tc>
        <w:tc>
          <w:tcPr>
            <w:tcW w:w="2464" w:type="dxa"/>
          </w:tcPr>
          <w:p w14:paraId="29020B6E" w14:textId="7D3808CF" w:rsidR="0042432A" w:rsidRPr="00AF35F7" w:rsidRDefault="001D4AA7" w:rsidP="00610CC6">
            <w:pPr>
              <w:rPr>
                <w:b/>
                <w:bCs/>
              </w:rPr>
            </w:pPr>
            <w:r w:rsidRPr="00AF35F7">
              <w:rPr>
                <w:b/>
                <w:bCs/>
              </w:rPr>
              <w:t>Aggressor</w:t>
            </w:r>
          </w:p>
        </w:tc>
        <w:tc>
          <w:tcPr>
            <w:tcW w:w="2464" w:type="dxa"/>
          </w:tcPr>
          <w:p w14:paraId="4E7D51E1" w14:textId="599F253E" w:rsidR="0042432A" w:rsidRPr="00AF35F7" w:rsidRDefault="00D96254" w:rsidP="00610CC6">
            <w:pPr>
              <w:rPr>
                <w:b/>
                <w:bCs/>
              </w:rPr>
            </w:pPr>
            <w:r w:rsidRPr="00AF35F7">
              <w:rPr>
                <w:b/>
                <w:bCs/>
              </w:rPr>
              <w:t>CW in/outside topology</w:t>
            </w:r>
          </w:p>
        </w:tc>
      </w:tr>
      <w:tr w:rsidR="00CB7E8A" w14:paraId="43950422" w14:textId="77777777" w:rsidTr="00CB7E8A">
        <w:tc>
          <w:tcPr>
            <w:tcW w:w="2463" w:type="dxa"/>
          </w:tcPr>
          <w:p w14:paraId="77105918" w14:textId="6F6F1CDC" w:rsidR="00CB7E8A" w:rsidRDefault="0042432A" w:rsidP="00610CC6">
            <w:r>
              <w:t>1</w:t>
            </w:r>
          </w:p>
        </w:tc>
        <w:tc>
          <w:tcPr>
            <w:tcW w:w="2464" w:type="dxa"/>
          </w:tcPr>
          <w:p w14:paraId="4936D3B2" w14:textId="5095C7F4" w:rsidR="00CB7E8A" w:rsidRDefault="00D96254" w:rsidP="00610CC6">
            <w:r>
              <w:t>BS uplink</w:t>
            </w:r>
            <w:r w:rsidR="007248E8">
              <w:t xml:space="preserve"> receiving</w:t>
            </w:r>
          </w:p>
        </w:tc>
        <w:tc>
          <w:tcPr>
            <w:tcW w:w="2464" w:type="dxa"/>
          </w:tcPr>
          <w:p w14:paraId="63F0BEAE" w14:textId="77777777" w:rsidR="00CB7E8A" w:rsidRDefault="002E10D4" w:rsidP="00610CC6">
            <w:r>
              <w:t xml:space="preserve">Other BSs transmitting CWT </w:t>
            </w:r>
            <w:r w:rsidR="007248E8">
              <w:t>in adjacent channel</w:t>
            </w:r>
          </w:p>
          <w:p w14:paraId="576435BE" w14:textId="0D0F4EE0" w:rsidR="000966E8" w:rsidRDefault="000966E8" w:rsidP="00610CC6">
            <w:r>
              <w:t>Active A-IoT</w:t>
            </w:r>
            <w:r w:rsidR="00803D2D">
              <w:t xml:space="preserve"> in adjacent channel</w:t>
            </w:r>
            <w:r>
              <w:t xml:space="preserve"> </w:t>
            </w:r>
            <w:r w:rsidR="00803D2D">
              <w:t>(</w:t>
            </w:r>
            <w:r w:rsidR="008E0261">
              <w:t>backscatter</w:t>
            </w:r>
            <w:r w:rsidR="00803D2D">
              <w:t>ring</w:t>
            </w:r>
            <w:r w:rsidR="008E0261">
              <w:t xml:space="preserve"> victim </w:t>
            </w:r>
            <w:r w:rsidR="00803D2D">
              <w:t>channel)</w:t>
            </w:r>
          </w:p>
        </w:tc>
        <w:tc>
          <w:tcPr>
            <w:tcW w:w="2464" w:type="dxa"/>
          </w:tcPr>
          <w:p w14:paraId="3A6EB14F" w14:textId="5351E52A" w:rsidR="00CB7E8A" w:rsidRDefault="00B16F70" w:rsidP="00610CC6">
            <w:r>
              <w:t>CW in topology</w:t>
            </w:r>
          </w:p>
        </w:tc>
      </w:tr>
      <w:tr w:rsidR="00CB7E8A" w14:paraId="196F0588" w14:textId="77777777" w:rsidTr="00CB7E8A">
        <w:tc>
          <w:tcPr>
            <w:tcW w:w="2463" w:type="dxa"/>
          </w:tcPr>
          <w:p w14:paraId="46CC5D6D" w14:textId="4964925D" w:rsidR="00CB7E8A" w:rsidRDefault="00D96254" w:rsidP="00610CC6">
            <w:r>
              <w:t>2</w:t>
            </w:r>
          </w:p>
        </w:tc>
        <w:tc>
          <w:tcPr>
            <w:tcW w:w="2464" w:type="dxa"/>
          </w:tcPr>
          <w:p w14:paraId="2928E69B" w14:textId="72D50EC9" w:rsidR="00CB7E8A" w:rsidRDefault="007248E8" w:rsidP="00610CC6">
            <w:r>
              <w:t>A-IoT DL receiving</w:t>
            </w:r>
          </w:p>
        </w:tc>
        <w:tc>
          <w:tcPr>
            <w:tcW w:w="2464" w:type="dxa"/>
          </w:tcPr>
          <w:p w14:paraId="21239124" w14:textId="1FB203F3" w:rsidR="00CB7E8A" w:rsidRDefault="007248E8" w:rsidP="00610CC6">
            <w:r>
              <w:t>Other BSs transmitting data in adjacent channel</w:t>
            </w:r>
          </w:p>
        </w:tc>
        <w:tc>
          <w:tcPr>
            <w:tcW w:w="2464" w:type="dxa"/>
          </w:tcPr>
          <w:p w14:paraId="6C83DAD5" w14:textId="73AB9756" w:rsidR="00CB7E8A" w:rsidRDefault="00B16F70" w:rsidP="00610CC6">
            <w:r>
              <w:t>CW in topology</w:t>
            </w:r>
          </w:p>
        </w:tc>
      </w:tr>
      <w:tr w:rsidR="00CB7E8A" w14:paraId="38418DB8" w14:textId="77777777" w:rsidTr="00CB7E8A">
        <w:tc>
          <w:tcPr>
            <w:tcW w:w="2463" w:type="dxa"/>
          </w:tcPr>
          <w:p w14:paraId="5333F877" w14:textId="324FE7A2" w:rsidR="00CB7E8A" w:rsidRDefault="00D96254" w:rsidP="00610CC6">
            <w:r>
              <w:t>3</w:t>
            </w:r>
          </w:p>
        </w:tc>
        <w:tc>
          <w:tcPr>
            <w:tcW w:w="2464" w:type="dxa"/>
          </w:tcPr>
          <w:p w14:paraId="0BCFC0B4" w14:textId="49B4FFFC" w:rsidR="00CB7E8A" w:rsidRDefault="007248E8" w:rsidP="00610CC6">
            <w:r>
              <w:t xml:space="preserve">BS </w:t>
            </w:r>
            <w:r w:rsidR="005B0B41">
              <w:t>UL</w:t>
            </w:r>
            <w:r>
              <w:t xml:space="preserve"> receiving</w:t>
            </w:r>
          </w:p>
        </w:tc>
        <w:tc>
          <w:tcPr>
            <w:tcW w:w="2464" w:type="dxa"/>
          </w:tcPr>
          <w:p w14:paraId="7AC6D08A" w14:textId="77777777" w:rsidR="00CB7E8A" w:rsidRDefault="007248E8" w:rsidP="00610CC6">
            <w:r>
              <w:t>Other BSs transmitting CWT in adjacent channel</w:t>
            </w:r>
          </w:p>
          <w:p w14:paraId="075D053B" w14:textId="77777777" w:rsidR="005B0B41" w:rsidRDefault="007248E8" w:rsidP="00610CC6">
            <w:r>
              <w:t xml:space="preserve">CWT node transmitting </w:t>
            </w:r>
            <w:r w:rsidR="005B0B41">
              <w:t>in cochannel</w:t>
            </w:r>
          </w:p>
          <w:p w14:paraId="3C207A34" w14:textId="0476F274" w:rsidR="007248E8" w:rsidRDefault="007248E8" w:rsidP="00610CC6">
            <w:r>
              <w:t xml:space="preserve">CW </w:t>
            </w:r>
            <w:r w:rsidR="005B0B41">
              <w:t xml:space="preserve">node transmitting in </w:t>
            </w:r>
            <w:r>
              <w:t xml:space="preserve">adjacent channel </w:t>
            </w:r>
          </w:p>
        </w:tc>
        <w:tc>
          <w:tcPr>
            <w:tcW w:w="2464" w:type="dxa"/>
          </w:tcPr>
          <w:p w14:paraId="44FCFB4D" w14:textId="11990021" w:rsidR="00CB7E8A" w:rsidRDefault="00B16F70" w:rsidP="00610CC6">
            <w:r>
              <w:t>CW out</w:t>
            </w:r>
            <w:r w:rsidR="007248E8">
              <w:t>side</w:t>
            </w:r>
            <w:r>
              <w:t xml:space="preserve"> topology</w:t>
            </w:r>
          </w:p>
        </w:tc>
      </w:tr>
      <w:tr w:rsidR="00CB7E8A" w14:paraId="7817D9ED" w14:textId="77777777" w:rsidTr="00CB7E8A">
        <w:tc>
          <w:tcPr>
            <w:tcW w:w="2463" w:type="dxa"/>
          </w:tcPr>
          <w:p w14:paraId="45E69007" w14:textId="3E75F044" w:rsidR="00CB7E8A" w:rsidRDefault="00D96254" w:rsidP="00610CC6">
            <w:r>
              <w:t>4</w:t>
            </w:r>
          </w:p>
        </w:tc>
        <w:tc>
          <w:tcPr>
            <w:tcW w:w="2464" w:type="dxa"/>
          </w:tcPr>
          <w:p w14:paraId="3930419F" w14:textId="4B38BF31" w:rsidR="00CB7E8A" w:rsidRDefault="007248E8" w:rsidP="00610CC6">
            <w:r>
              <w:t>A-IoT DL receiving</w:t>
            </w:r>
          </w:p>
        </w:tc>
        <w:tc>
          <w:tcPr>
            <w:tcW w:w="2464" w:type="dxa"/>
          </w:tcPr>
          <w:p w14:paraId="7DB0B093" w14:textId="259F2110" w:rsidR="005B0B41" w:rsidRDefault="005B0B41" w:rsidP="005B0B41">
            <w:r>
              <w:t>CW node transmitting at cochannel</w:t>
            </w:r>
          </w:p>
          <w:p w14:paraId="7E72F85A" w14:textId="31BF5600" w:rsidR="005B0B41" w:rsidRDefault="005B0B41" w:rsidP="005B0B41">
            <w:r>
              <w:t>CW node transmitting at adjacent channel</w:t>
            </w:r>
          </w:p>
          <w:p w14:paraId="0B524BE1" w14:textId="1240AB6F" w:rsidR="00CB7E8A" w:rsidRDefault="005B0B41" w:rsidP="005B0B41">
            <w:r>
              <w:t>BS transmission at adjacent channel</w:t>
            </w:r>
          </w:p>
        </w:tc>
        <w:tc>
          <w:tcPr>
            <w:tcW w:w="2464" w:type="dxa"/>
          </w:tcPr>
          <w:p w14:paraId="6F35A56B" w14:textId="42BA6A18" w:rsidR="00CB7E8A" w:rsidRDefault="00B16F70" w:rsidP="00610CC6">
            <w:r>
              <w:t>CW out</w:t>
            </w:r>
            <w:r w:rsidR="007248E8">
              <w:t>side</w:t>
            </w:r>
            <w:r>
              <w:t xml:space="preserve"> topology</w:t>
            </w:r>
          </w:p>
        </w:tc>
      </w:tr>
    </w:tbl>
    <w:p w14:paraId="162C506F" w14:textId="77777777" w:rsidR="00CB7E8A" w:rsidRDefault="00CB7E8A" w:rsidP="00610CC6"/>
    <w:p w14:paraId="17EF403C" w14:textId="107CD718" w:rsidR="006354F4" w:rsidRDefault="006354F4" w:rsidP="002D4886">
      <w:pPr>
        <w:pStyle w:val="Observation"/>
        <w:numPr>
          <w:ilvl w:val="0"/>
          <w:numId w:val="0"/>
        </w:numPr>
      </w:pPr>
    </w:p>
    <w:p w14:paraId="37DCF709" w14:textId="3768849D" w:rsidR="00C34F1D" w:rsidRPr="00D13569" w:rsidRDefault="00A52AC4" w:rsidP="00D74BB6">
      <w:pPr>
        <w:pStyle w:val="Proposal"/>
        <w:ind w:left="1418" w:hanging="1418"/>
        <w:rPr>
          <w:lang w:val="en-SE"/>
        </w:rPr>
      </w:pPr>
      <w:bookmarkStart w:id="6" w:name="_Ref127543323"/>
      <w:bookmarkStart w:id="7" w:name="_Ref163147176"/>
      <w:bookmarkStart w:id="8" w:name="_Ref166504861"/>
      <w:r>
        <w:rPr>
          <w:lang w:val="en-US"/>
        </w:rPr>
        <w:t xml:space="preserve">Consider </w:t>
      </w:r>
      <w:r w:rsidR="009D631B">
        <w:rPr>
          <w:lang w:val="en-US"/>
        </w:rPr>
        <w:t>the simulation cases</w:t>
      </w:r>
      <w:r w:rsidR="0082573F">
        <w:rPr>
          <w:lang w:val="en-US"/>
        </w:rPr>
        <w:t xml:space="preserve"> in above table</w:t>
      </w:r>
      <w:bookmarkEnd w:id="6"/>
      <w:r w:rsidR="00681B92">
        <w:rPr>
          <w:lang w:val="en-US"/>
        </w:rPr>
        <w:t xml:space="preserve"> in this meeting and update it when RAN1 agree on CW transmission spectrum (UL or DL spectrum)</w:t>
      </w:r>
      <w:bookmarkEnd w:id="7"/>
      <w:r w:rsidR="008D2FE0">
        <w:rPr>
          <w:lang w:val="en-US"/>
        </w:rPr>
        <w:t xml:space="preserve"> between A-IoT systems.</w:t>
      </w:r>
      <w:bookmarkEnd w:id="8"/>
    </w:p>
    <w:p w14:paraId="13C439E4" w14:textId="19E837B8" w:rsidR="00D13569" w:rsidRDefault="00D13569" w:rsidP="00D13569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31B0A124" w14:textId="076E8811" w:rsidR="001B57B7" w:rsidRDefault="001B57B7" w:rsidP="00D13569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In last meeting, </w:t>
      </w:r>
      <w:r w:rsidR="004C19C4">
        <w:rPr>
          <w:b w:val="0"/>
          <w:bCs/>
          <w:lang w:val="en-US"/>
        </w:rPr>
        <w:t xml:space="preserve">the A-IoT and NR cases </w:t>
      </w:r>
      <w:r w:rsidR="00F6649A">
        <w:rPr>
          <w:b w:val="0"/>
          <w:bCs/>
          <w:lang w:val="en-US"/>
        </w:rPr>
        <w:t>are</w:t>
      </w:r>
      <w:r w:rsidR="004C19C4">
        <w:rPr>
          <w:b w:val="0"/>
          <w:bCs/>
          <w:lang w:val="en-US"/>
        </w:rPr>
        <w:t xml:space="preserve"> prioritized, </w:t>
      </w:r>
      <w:r w:rsidR="00BE7E61">
        <w:rPr>
          <w:b w:val="0"/>
          <w:bCs/>
          <w:lang w:val="en-US"/>
        </w:rPr>
        <w:t>However,</w:t>
      </w:r>
      <w:r w:rsidR="004C19C4">
        <w:rPr>
          <w:b w:val="0"/>
          <w:bCs/>
          <w:lang w:val="en-US"/>
        </w:rPr>
        <w:t xml:space="preserve"> we think</w:t>
      </w:r>
      <w:r w:rsidR="00A242BD">
        <w:rPr>
          <w:b w:val="0"/>
          <w:bCs/>
          <w:lang w:val="en-US"/>
        </w:rPr>
        <w:t xml:space="preserve"> coexisting case of</w:t>
      </w:r>
      <w:r w:rsidR="004C19C4">
        <w:rPr>
          <w:b w:val="0"/>
          <w:bCs/>
          <w:lang w:val="en-US"/>
        </w:rPr>
        <w:t xml:space="preserve"> A-IoT and A-</w:t>
      </w:r>
      <w:r w:rsidR="00AC7427">
        <w:rPr>
          <w:b w:val="0"/>
          <w:bCs/>
          <w:lang w:val="en-US"/>
        </w:rPr>
        <w:t>I</w:t>
      </w:r>
      <w:r w:rsidR="004C19C4">
        <w:rPr>
          <w:b w:val="0"/>
          <w:bCs/>
          <w:lang w:val="en-US"/>
        </w:rPr>
        <w:t xml:space="preserve">oT may be more critical than </w:t>
      </w:r>
      <w:r w:rsidR="00A242BD">
        <w:rPr>
          <w:b w:val="0"/>
          <w:bCs/>
          <w:lang w:val="en-US"/>
        </w:rPr>
        <w:t xml:space="preserve">coexisting case of </w:t>
      </w:r>
      <w:r w:rsidR="004C19C4">
        <w:rPr>
          <w:b w:val="0"/>
          <w:bCs/>
          <w:lang w:val="en-US"/>
        </w:rPr>
        <w:t xml:space="preserve">NR </w:t>
      </w:r>
      <w:r w:rsidR="00A242BD">
        <w:rPr>
          <w:b w:val="0"/>
          <w:bCs/>
          <w:lang w:val="en-US"/>
        </w:rPr>
        <w:t>and</w:t>
      </w:r>
      <w:r w:rsidR="004C19C4">
        <w:rPr>
          <w:b w:val="0"/>
          <w:bCs/>
          <w:lang w:val="en-US"/>
        </w:rPr>
        <w:t xml:space="preserve"> A-IoT. </w:t>
      </w:r>
      <w:r w:rsidR="00A242BD">
        <w:rPr>
          <w:b w:val="0"/>
          <w:bCs/>
          <w:lang w:val="en-US"/>
        </w:rPr>
        <w:t xml:space="preserve">Because there is </w:t>
      </w:r>
      <w:r w:rsidR="00BE7E61">
        <w:rPr>
          <w:b w:val="0"/>
          <w:bCs/>
          <w:lang w:val="en-US"/>
        </w:rPr>
        <w:t xml:space="preserve">no in-band selectivity of the RF ED architecture </w:t>
      </w:r>
      <w:r w:rsidR="00573D45">
        <w:rPr>
          <w:b w:val="0"/>
          <w:bCs/>
          <w:lang w:val="en-US"/>
        </w:rPr>
        <w:t xml:space="preserve">in DL </w:t>
      </w:r>
      <w:r w:rsidR="00A242BD">
        <w:rPr>
          <w:b w:val="0"/>
          <w:bCs/>
          <w:lang w:val="en-US"/>
        </w:rPr>
        <w:t xml:space="preserve">for device 1 and device 2a, this </w:t>
      </w:r>
      <w:r w:rsidR="00BE7E61">
        <w:rPr>
          <w:b w:val="0"/>
          <w:bCs/>
          <w:lang w:val="en-US"/>
        </w:rPr>
        <w:t xml:space="preserve">means the </w:t>
      </w:r>
      <w:r w:rsidR="00A242BD">
        <w:rPr>
          <w:b w:val="0"/>
          <w:bCs/>
          <w:lang w:val="en-US"/>
        </w:rPr>
        <w:t>adjacent A-IoT carrier will be act as “co-channel</w:t>
      </w:r>
      <w:r w:rsidR="00CC0EBE">
        <w:rPr>
          <w:b w:val="0"/>
          <w:bCs/>
          <w:lang w:val="en-US"/>
        </w:rPr>
        <w:t xml:space="preserve">” interferer as the RF ED will convert any channel to the baseband so the adjacent channel signal will </w:t>
      </w:r>
      <w:r w:rsidR="009650AD">
        <w:rPr>
          <w:b w:val="0"/>
          <w:bCs/>
          <w:lang w:val="en-US"/>
        </w:rPr>
        <w:t xml:space="preserve">overlap with the wanted signal fully. </w:t>
      </w:r>
      <w:r w:rsidR="00E36908">
        <w:rPr>
          <w:b w:val="0"/>
          <w:bCs/>
          <w:lang w:val="en-US"/>
        </w:rPr>
        <w:t>This create</w:t>
      </w:r>
      <w:r w:rsidR="00DC50BF">
        <w:rPr>
          <w:b w:val="0"/>
          <w:bCs/>
          <w:lang w:val="en-US"/>
        </w:rPr>
        <w:t>s</w:t>
      </w:r>
      <w:r w:rsidR="00E36908">
        <w:rPr>
          <w:b w:val="0"/>
          <w:bCs/>
          <w:lang w:val="en-US"/>
        </w:rPr>
        <w:t xml:space="preserve"> a situation of the wanted channel and adjacent channel </w:t>
      </w:r>
      <w:r w:rsidR="00DC50BF">
        <w:rPr>
          <w:b w:val="0"/>
          <w:bCs/>
          <w:lang w:val="en-US"/>
        </w:rPr>
        <w:t>competing</w:t>
      </w:r>
      <w:r w:rsidR="00E36908">
        <w:rPr>
          <w:b w:val="0"/>
          <w:bCs/>
          <w:lang w:val="en-US"/>
        </w:rPr>
        <w:t xml:space="preserve"> to each other when want channel </w:t>
      </w:r>
      <w:r w:rsidR="00B20A41">
        <w:rPr>
          <w:b w:val="0"/>
          <w:bCs/>
          <w:lang w:val="en-US"/>
        </w:rPr>
        <w:t xml:space="preserve">and adjacent channel deployment share the same coverage. </w:t>
      </w:r>
      <w:r w:rsidR="00BA37B6">
        <w:rPr>
          <w:b w:val="0"/>
          <w:bCs/>
          <w:lang w:val="en-US"/>
        </w:rPr>
        <w:t xml:space="preserve">To </w:t>
      </w:r>
      <w:r w:rsidR="00E05583">
        <w:rPr>
          <w:b w:val="0"/>
          <w:bCs/>
          <w:lang w:val="en-US"/>
        </w:rPr>
        <w:t xml:space="preserve">be able to be </w:t>
      </w:r>
      <w:r w:rsidR="00DC50BF">
        <w:rPr>
          <w:b w:val="0"/>
          <w:bCs/>
          <w:lang w:val="en-US"/>
        </w:rPr>
        <w:t>receive</w:t>
      </w:r>
      <w:r w:rsidR="00E05583">
        <w:rPr>
          <w:b w:val="0"/>
          <w:bCs/>
          <w:lang w:val="en-US"/>
        </w:rPr>
        <w:t xml:space="preserve">d by </w:t>
      </w:r>
      <w:r w:rsidR="007B5337">
        <w:rPr>
          <w:b w:val="0"/>
          <w:bCs/>
          <w:lang w:val="en-US"/>
        </w:rPr>
        <w:t>A-IoT</w:t>
      </w:r>
      <w:r w:rsidR="00E05583">
        <w:rPr>
          <w:b w:val="0"/>
          <w:bCs/>
          <w:lang w:val="en-US"/>
        </w:rPr>
        <w:t xml:space="preserve">, </w:t>
      </w:r>
      <w:r w:rsidR="00BA37B6">
        <w:rPr>
          <w:b w:val="0"/>
          <w:bCs/>
          <w:lang w:val="en-US"/>
        </w:rPr>
        <w:t xml:space="preserve">the wanted channel power </w:t>
      </w:r>
      <w:r w:rsidR="00E05583">
        <w:rPr>
          <w:b w:val="0"/>
          <w:bCs/>
          <w:lang w:val="en-US"/>
        </w:rPr>
        <w:t xml:space="preserve">of A-IoT device in DL </w:t>
      </w:r>
      <w:r w:rsidR="00BA37B6">
        <w:rPr>
          <w:b w:val="0"/>
          <w:bCs/>
          <w:lang w:val="en-US"/>
        </w:rPr>
        <w:t xml:space="preserve">should be high enough </w:t>
      </w:r>
      <w:r w:rsidR="00B20A41">
        <w:rPr>
          <w:b w:val="0"/>
          <w:bCs/>
          <w:lang w:val="en-US"/>
        </w:rPr>
        <w:t>and therefore, the adjacent c</w:t>
      </w:r>
      <w:r w:rsidR="00990F5A">
        <w:rPr>
          <w:b w:val="0"/>
          <w:bCs/>
          <w:lang w:val="en-US"/>
        </w:rPr>
        <w:t>ell should be grid shifted</w:t>
      </w:r>
      <w:r w:rsidR="004D7EC2">
        <w:rPr>
          <w:b w:val="0"/>
          <w:bCs/>
          <w:lang w:val="en-US"/>
        </w:rPr>
        <w:t>,</w:t>
      </w:r>
      <w:r w:rsidR="00990F5A">
        <w:rPr>
          <w:b w:val="0"/>
          <w:bCs/>
          <w:lang w:val="en-US"/>
        </w:rPr>
        <w:t xml:space="preserve"> or ideally</w:t>
      </w:r>
      <w:r w:rsidR="004D7EC2">
        <w:rPr>
          <w:b w:val="0"/>
          <w:bCs/>
          <w:lang w:val="en-US"/>
        </w:rPr>
        <w:t>,</w:t>
      </w:r>
      <w:r w:rsidR="00990F5A">
        <w:rPr>
          <w:b w:val="0"/>
          <w:bCs/>
          <w:lang w:val="en-US"/>
        </w:rPr>
        <w:t xml:space="preserve"> they should not </w:t>
      </w:r>
      <w:r w:rsidR="004D7EC2">
        <w:rPr>
          <w:b w:val="0"/>
          <w:bCs/>
          <w:lang w:val="en-US"/>
        </w:rPr>
        <w:t xml:space="preserve">even </w:t>
      </w:r>
      <w:r w:rsidR="00990F5A">
        <w:rPr>
          <w:b w:val="0"/>
          <w:bCs/>
          <w:lang w:val="en-US"/>
        </w:rPr>
        <w:t xml:space="preserve">share the </w:t>
      </w:r>
      <w:r w:rsidR="000C1362">
        <w:rPr>
          <w:b w:val="0"/>
          <w:bCs/>
          <w:lang w:val="en-US"/>
        </w:rPr>
        <w:t>same coverage.</w:t>
      </w:r>
      <w:r w:rsidR="007B5337">
        <w:rPr>
          <w:b w:val="0"/>
          <w:bCs/>
          <w:lang w:val="en-US"/>
        </w:rPr>
        <w:t xml:space="preserve"> This means the grid shift may not be the same as the legacy in percentage wise, but </w:t>
      </w:r>
      <w:r w:rsidR="008275AA">
        <w:rPr>
          <w:b w:val="0"/>
          <w:bCs/>
          <w:lang w:val="en-US"/>
        </w:rPr>
        <w:t xml:space="preserve">maybe the distance in </w:t>
      </w:r>
      <w:r w:rsidR="00B815CD">
        <w:rPr>
          <w:b w:val="0"/>
          <w:bCs/>
          <w:lang w:val="en-US"/>
        </w:rPr>
        <w:t>meters</w:t>
      </w:r>
      <w:r w:rsidR="008275AA">
        <w:rPr>
          <w:b w:val="0"/>
          <w:bCs/>
          <w:lang w:val="en-US"/>
        </w:rPr>
        <w:t>.</w:t>
      </w:r>
    </w:p>
    <w:p w14:paraId="39748AF1" w14:textId="3C1FB6CD" w:rsidR="00BF44C8" w:rsidRDefault="002537A7" w:rsidP="00D13569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For UL, A-IoT </w:t>
      </w:r>
      <w:r w:rsidR="00FB46DF">
        <w:rPr>
          <w:b w:val="0"/>
          <w:bCs/>
          <w:lang w:val="en-US"/>
        </w:rPr>
        <w:t xml:space="preserve">from different operator could share the same coverage as the backscattered signal </w:t>
      </w:r>
      <w:r w:rsidR="00AD22C2">
        <w:rPr>
          <w:b w:val="0"/>
          <w:bCs/>
          <w:lang w:val="en-US"/>
        </w:rPr>
        <w:t>can be differentiated at A-IoT BS, this can be further studied in the coexisting case.</w:t>
      </w:r>
    </w:p>
    <w:p w14:paraId="5A04FCEC" w14:textId="43A5C4E6" w:rsidR="00AD22C2" w:rsidRDefault="006D2E05" w:rsidP="006D2E05">
      <w:pPr>
        <w:pStyle w:val="Proposal"/>
        <w:rPr>
          <w:lang w:val="en-US"/>
        </w:rPr>
      </w:pPr>
      <w:bookmarkStart w:id="9" w:name="_Ref166504870"/>
      <w:r>
        <w:rPr>
          <w:lang w:val="en-US"/>
        </w:rPr>
        <w:t>Prioritize the coexisting between A-IoT system</w:t>
      </w:r>
      <w:r w:rsidR="004F37B1">
        <w:rPr>
          <w:lang w:val="en-US"/>
        </w:rPr>
        <w:t>s</w:t>
      </w:r>
      <w:r w:rsidR="00D74BB6">
        <w:rPr>
          <w:lang w:val="en-US"/>
        </w:rPr>
        <w:t>.</w:t>
      </w:r>
      <w:bookmarkEnd w:id="9"/>
      <w:r>
        <w:rPr>
          <w:lang w:val="en-US"/>
        </w:rPr>
        <w:t xml:space="preserve"> </w:t>
      </w:r>
    </w:p>
    <w:p w14:paraId="3D81418E" w14:textId="2A73BF54" w:rsidR="005630B1" w:rsidRDefault="005630B1" w:rsidP="006D2E05">
      <w:pPr>
        <w:pStyle w:val="Proposal"/>
        <w:rPr>
          <w:lang w:val="en-US"/>
        </w:rPr>
      </w:pPr>
      <w:bookmarkStart w:id="10" w:name="_Ref166504881"/>
      <w:r>
        <w:rPr>
          <w:lang w:val="en-US"/>
        </w:rPr>
        <w:t>Model the grid shift between two A-IoT network</w:t>
      </w:r>
      <w:r w:rsidR="00D74BB6">
        <w:rPr>
          <w:lang w:val="en-US"/>
        </w:rPr>
        <w:t>s</w:t>
      </w:r>
      <w:r>
        <w:rPr>
          <w:lang w:val="en-US"/>
        </w:rPr>
        <w:t xml:space="preserve"> in meters for DL coexisting case.</w:t>
      </w:r>
      <w:bookmarkEnd w:id="10"/>
    </w:p>
    <w:p w14:paraId="4E03E750" w14:textId="77777777" w:rsidR="005630B1" w:rsidRDefault="005630B1" w:rsidP="005630B1">
      <w:pPr>
        <w:pStyle w:val="Proposal"/>
        <w:numPr>
          <w:ilvl w:val="0"/>
          <w:numId w:val="0"/>
        </w:numPr>
        <w:rPr>
          <w:lang w:val="en-US"/>
        </w:rPr>
      </w:pPr>
    </w:p>
    <w:p w14:paraId="072E1C16" w14:textId="4CE40926" w:rsidR="00D13569" w:rsidRDefault="005630B1" w:rsidP="005630B1">
      <w:pPr>
        <w:pStyle w:val="Heading2"/>
        <w:rPr>
          <w:lang w:val="sv-SE"/>
        </w:rPr>
      </w:pPr>
      <w:r>
        <w:rPr>
          <w:lang w:val="sv-SE"/>
        </w:rPr>
        <w:t>Some evaluation paramters</w:t>
      </w:r>
    </w:p>
    <w:p w14:paraId="1B1FDBCB" w14:textId="3FFCE0B7" w:rsidR="00F044D3" w:rsidRPr="00480D25" w:rsidRDefault="005630B1" w:rsidP="005630B1">
      <w:pPr>
        <w:rPr>
          <w:lang w:val="en-US"/>
        </w:rPr>
      </w:pPr>
      <w:r w:rsidRPr="005630B1">
        <w:rPr>
          <w:lang w:val="en-US"/>
        </w:rPr>
        <w:t xml:space="preserve">As discussed above, </w:t>
      </w:r>
      <w:r>
        <w:rPr>
          <w:lang w:val="en-US"/>
        </w:rPr>
        <w:t xml:space="preserve">the CW signal characteristic needs to be modeled so </w:t>
      </w:r>
      <w:r w:rsidR="000A0490">
        <w:rPr>
          <w:lang w:val="en-US"/>
        </w:rPr>
        <w:t xml:space="preserve">in coexisting simulation </w:t>
      </w:r>
      <w:r w:rsidR="00DA0C8E">
        <w:rPr>
          <w:lang w:val="en-US"/>
        </w:rPr>
        <w:t>interferer source from CW</w:t>
      </w:r>
      <w:r>
        <w:rPr>
          <w:lang w:val="en-US"/>
        </w:rPr>
        <w:t xml:space="preserve"> can be calculated</w:t>
      </w:r>
      <w:r w:rsidR="005D397C">
        <w:rPr>
          <w:lang w:val="en-US"/>
        </w:rPr>
        <w:t>. As the CW signal could be transmit</w:t>
      </w:r>
      <w:r w:rsidR="00DA0C8E">
        <w:rPr>
          <w:lang w:val="en-US"/>
        </w:rPr>
        <w:t>ted</w:t>
      </w:r>
      <w:r w:rsidR="005D397C">
        <w:rPr>
          <w:lang w:val="en-US"/>
        </w:rPr>
        <w:t xml:space="preserve"> using a OFDM modulator, </w:t>
      </w:r>
      <w:r w:rsidR="00480D25">
        <w:rPr>
          <w:lang w:val="en-US"/>
        </w:rPr>
        <w:t xml:space="preserve">a in-band emission mask </w:t>
      </w:r>
      <w:r w:rsidR="00946BBA">
        <w:rPr>
          <w:lang w:val="en-US"/>
        </w:rPr>
        <w:t xml:space="preserve">could be modeled in this case. This is to consider both the </w:t>
      </w:r>
      <w:r w:rsidR="00033B7B">
        <w:rPr>
          <w:lang w:val="en-US"/>
        </w:rPr>
        <w:t>modulation</w:t>
      </w:r>
      <w:r w:rsidR="00946BBA">
        <w:rPr>
          <w:lang w:val="en-US"/>
        </w:rPr>
        <w:t xml:space="preserve"> sideband </w:t>
      </w:r>
      <w:r w:rsidR="0057029B">
        <w:rPr>
          <w:lang w:val="en-US"/>
        </w:rPr>
        <w:t xml:space="preserve">and PA nonlinearity noise, phase noise etc. </w:t>
      </w:r>
      <w:r w:rsidR="001F2603">
        <w:rPr>
          <w:lang w:val="en-US"/>
        </w:rPr>
        <w:t xml:space="preserve">There is no IBE mask </w:t>
      </w:r>
      <w:r w:rsidR="00827470">
        <w:rPr>
          <w:lang w:val="en-US"/>
        </w:rPr>
        <w:t xml:space="preserve">within the </w:t>
      </w:r>
      <w:r w:rsidR="000E5CA4">
        <w:rPr>
          <w:lang w:val="en-US"/>
        </w:rPr>
        <w:t>channel in</w:t>
      </w:r>
      <w:r w:rsidR="001F2603">
        <w:rPr>
          <w:lang w:val="en-US"/>
        </w:rPr>
        <w:t xml:space="preserve"> </w:t>
      </w:r>
      <w:r w:rsidR="00E530E0">
        <w:rPr>
          <w:lang w:val="en-US"/>
        </w:rPr>
        <w:t>BS specification so t</w:t>
      </w:r>
      <w:r w:rsidR="004A0ABC">
        <w:rPr>
          <w:lang w:val="en-US"/>
        </w:rPr>
        <w:t xml:space="preserve">he IBE mask </w:t>
      </w:r>
      <w:r w:rsidR="0020422A">
        <w:rPr>
          <w:lang w:val="en-US"/>
        </w:rPr>
        <w:t xml:space="preserve">in UE specification </w:t>
      </w:r>
      <w:r w:rsidR="000E5CA4">
        <w:rPr>
          <w:lang w:val="en-US"/>
        </w:rPr>
        <w:t xml:space="preserve">could be </w:t>
      </w:r>
      <w:r w:rsidR="00030FD2">
        <w:rPr>
          <w:lang w:val="en-US"/>
        </w:rPr>
        <w:t xml:space="preserve">considered as a </w:t>
      </w:r>
      <w:r w:rsidR="00030FD2">
        <w:rPr>
          <w:lang w:val="en-US"/>
        </w:rPr>
        <w:lastRenderedPageBreak/>
        <w:t>starting point</w:t>
      </w:r>
      <w:r w:rsidR="0079620D">
        <w:rPr>
          <w:lang w:val="en-US"/>
        </w:rPr>
        <w:t>.</w:t>
      </w:r>
      <w:r w:rsidR="0030106D">
        <w:rPr>
          <w:lang w:val="en-US"/>
        </w:rPr>
        <w:t xml:space="preserve"> As RAN1 has either 15kHz or 180kHz transmission bandwidth of the backscattered signal, </w:t>
      </w:r>
      <w:r w:rsidR="001700A3">
        <w:rPr>
          <w:lang w:val="en-US"/>
        </w:rPr>
        <w:t>so the interested frequency offset of the IBE mask will be either 15kHz or 180kHz.</w:t>
      </w:r>
    </w:p>
    <w:p w14:paraId="747BC176" w14:textId="6345B587" w:rsidR="0056173C" w:rsidRDefault="0056173C" w:rsidP="0056173C">
      <w:pPr>
        <w:pStyle w:val="Proposal"/>
        <w:rPr>
          <w:lang w:val="en-US" w:eastAsia="zh-CN"/>
        </w:rPr>
      </w:pPr>
      <w:bookmarkStart w:id="11" w:name="_Ref166504892"/>
      <w:r>
        <w:rPr>
          <w:lang w:val="en-US" w:eastAsia="zh-CN"/>
        </w:rPr>
        <w:t xml:space="preserve">Use the IBE mask of UE specification as </w:t>
      </w:r>
      <w:r w:rsidR="005100DC">
        <w:rPr>
          <w:lang w:val="en-US" w:eastAsia="zh-CN"/>
        </w:rPr>
        <w:t>starting point for</w:t>
      </w:r>
      <w:r>
        <w:rPr>
          <w:lang w:val="en-US" w:eastAsia="zh-CN"/>
        </w:rPr>
        <w:t xml:space="preserve"> CW IBE mask</w:t>
      </w:r>
      <w:r w:rsidR="00D74BB6">
        <w:rPr>
          <w:lang w:val="en-US" w:eastAsia="zh-CN"/>
        </w:rPr>
        <w:t>.</w:t>
      </w:r>
      <w:bookmarkEnd w:id="11"/>
    </w:p>
    <w:p w14:paraId="58B724FA" w14:textId="118D2273" w:rsidR="008652E6" w:rsidRDefault="00995B81" w:rsidP="00A5545B">
      <w:pPr>
        <w:tabs>
          <w:tab w:val="left" w:pos="2095"/>
        </w:tabs>
        <w:rPr>
          <w:lang w:val="en-US"/>
        </w:rPr>
      </w:pPr>
      <w:r>
        <w:rPr>
          <w:lang w:val="en-US"/>
        </w:rPr>
        <w:t>Another key parameter to discuss is the channel of A-IoT</w:t>
      </w:r>
      <w:r w:rsidR="00A24586">
        <w:rPr>
          <w:lang w:val="en-US"/>
        </w:rPr>
        <w:t>. In RAN1 LS, it is stated as the transmission bandwidth</w:t>
      </w:r>
      <w:r w:rsidR="00D74BB6">
        <w:rPr>
          <w:lang w:val="en-US"/>
        </w:rPr>
        <w:t>,</w:t>
      </w:r>
      <w:r w:rsidR="00A24586">
        <w:rPr>
          <w:lang w:val="en-US"/>
        </w:rPr>
        <w:t xml:space="preserve"> but this is not the same with channel as defined in RAN4.</w:t>
      </w:r>
      <w:r w:rsidR="00205722">
        <w:rPr>
          <w:lang w:val="en-US"/>
        </w:rPr>
        <w:t xml:space="preserve"> In RAN4, it is assumed that there is channel filter </w:t>
      </w:r>
      <w:r w:rsidR="00630C2E">
        <w:rPr>
          <w:lang w:val="en-US"/>
        </w:rPr>
        <w:t xml:space="preserve">in either UE or BS to meet the SEM or OBUE requirement and </w:t>
      </w:r>
      <w:r w:rsidR="00060ADA">
        <w:rPr>
          <w:lang w:val="en-US"/>
        </w:rPr>
        <w:t xml:space="preserve">there is also an occupied bandwidth </w:t>
      </w:r>
      <w:r w:rsidR="00B22194">
        <w:rPr>
          <w:lang w:val="en-US"/>
        </w:rPr>
        <w:t>which is defined 99% transmission energy within the channel. So</w:t>
      </w:r>
      <w:r w:rsidR="00821F2F">
        <w:rPr>
          <w:lang w:val="en-US"/>
        </w:rPr>
        <w:t>,</w:t>
      </w:r>
      <w:r w:rsidR="00B22194">
        <w:rPr>
          <w:lang w:val="en-US"/>
        </w:rPr>
        <w:t xml:space="preserve"> it is not clear whether the channel is defined as </w:t>
      </w:r>
      <w:r w:rsidR="009A41BB">
        <w:rPr>
          <w:lang w:val="en-US"/>
        </w:rPr>
        <w:t xml:space="preserve">same with transmission bandwidth. The backscatter modulation has </w:t>
      </w:r>
      <w:r w:rsidR="007A27B4">
        <w:rPr>
          <w:lang w:val="en-US"/>
        </w:rPr>
        <w:t xml:space="preserve">long sidelobe due to the simple modulation and one can question whether the 99% energy will be </w:t>
      </w:r>
      <w:r w:rsidR="008D4BDB">
        <w:rPr>
          <w:lang w:val="en-US"/>
        </w:rPr>
        <w:t xml:space="preserve">confined within the transmission bandwidth of the 15kHz or 180kHz. </w:t>
      </w:r>
      <w:r w:rsidR="00A1662E">
        <w:rPr>
          <w:lang w:val="en-US"/>
        </w:rPr>
        <w:t xml:space="preserve"> The waveform is defined by RAN1, </w:t>
      </w:r>
      <w:r w:rsidR="003760E2">
        <w:rPr>
          <w:lang w:val="en-US"/>
        </w:rPr>
        <w:t>but it is not clear if RAN1 will continue to define channel bandwidth or not. It may be good to send a LS question to RAN1 to confirm this.</w:t>
      </w:r>
    </w:p>
    <w:p w14:paraId="34727BA0" w14:textId="1FED32C0" w:rsidR="003760E2" w:rsidRDefault="003760E2" w:rsidP="003760E2">
      <w:pPr>
        <w:pStyle w:val="Observation"/>
        <w:rPr>
          <w:lang w:val="en-US"/>
        </w:rPr>
      </w:pPr>
      <w:bookmarkStart w:id="12" w:name="_Ref166504901"/>
      <w:r>
        <w:rPr>
          <w:lang w:val="en-US"/>
        </w:rPr>
        <w:t xml:space="preserve">The channel bandwidth is not defined in RAN1 </w:t>
      </w:r>
      <w:r w:rsidR="003637CB">
        <w:rPr>
          <w:lang w:val="en-US"/>
        </w:rPr>
        <w:t>yet.</w:t>
      </w:r>
      <w:bookmarkEnd w:id="12"/>
    </w:p>
    <w:p w14:paraId="1FEF067A" w14:textId="24F8263A" w:rsidR="003637CB" w:rsidRDefault="003637CB" w:rsidP="003637CB">
      <w:pPr>
        <w:pStyle w:val="Proposal"/>
        <w:rPr>
          <w:lang w:val="en-US"/>
        </w:rPr>
      </w:pPr>
      <w:bookmarkStart w:id="13" w:name="_Ref166504912"/>
      <w:r>
        <w:rPr>
          <w:lang w:val="en-US"/>
        </w:rPr>
        <w:t>Send LS to RAN1 to clarify RAN4 needs the channel bandwidth to start coexisting study.</w:t>
      </w:r>
      <w:bookmarkEnd w:id="13"/>
    </w:p>
    <w:p w14:paraId="3626D990" w14:textId="77777777" w:rsidR="003637CB" w:rsidRDefault="003637CB" w:rsidP="003637CB">
      <w:pPr>
        <w:pStyle w:val="Proposal"/>
        <w:numPr>
          <w:ilvl w:val="0"/>
          <w:numId w:val="0"/>
        </w:numPr>
        <w:rPr>
          <w:lang w:val="en-US"/>
        </w:rPr>
      </w:pPr>
    </w:p>
    <w:p w14:paraId="25B4D4E2" w14:textId="7E547365" w:rsidR="00B73EA9" w:rsidRDefault="00B73EA9" w:rsidP="00B73EA9">
      <w:pPr>
        <w:pStyle w:val="TH"/>
        <w:spacing w:before="0"/>
        <w:rPr>
          <w:lang w:val="en-SE" w:eastAsia="zh-CN"/>
        </w:rPr>
      </w:pPr>
      <w:r>
        <w:rPr>
          <w:noProof/>
          <w:lang w:val="en-SE"/>
          <w14:ligatures w14:val="standardContextual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49DB2C3" wp14:editId="6042D0E3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6396990" cy="3886200"/>
                <wp:effectExtent l="0" t="0" r="0" b="0"/>
                <wp:wrapNone/>
                <wp:docPr id="2886" name="Group 28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96990" cy="3886200"/>
                          <a:chOff x="0" y="0"/>
                          <a:chExt cx="10074" cy="6120"/>
                        </a:xfrm>
                      </wpg:grpSpPr>
                      <wps:wsp>
                        <wps:cNvPr id="2" name="AutoShape 3111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10074" cy="61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252" y="360"/>
                            <a:ext cx="51" cy="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7C5040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1990" y="2307"/>
                            <a:ext cx="242" cy="1943"/>
                            <a:chOff x="1990" y="2307"/>
                            <a:chExt cx="242" cy="1684"/>
                          </a:xfrm>
                        </wpg:grpSpPr>
                        <wps:wsp>
                          <wps:cNvPr id="2933" name="Freeform 3114"/>
                          <wps:cNvSpPr>
                            <a:spLocks/>
                          </wps:cNvSpPr>
                          <wps:spPr bwMode="auto">
                            <a:xfrm>
                              <a:off x="1990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4" name="Freeform 3115"/>
                          <wps:cNvSpPr>
                            <a:spLocks/>
                          </wps:cNvSpPr>
                          <wps:spPr bwMode="auto">
                            <a:xfrm>
                              <a:off x="1990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5"/>
                        <wpg:cNvGrpSpPr>
                          <a:grpSpLocks/>
                        </wpg:cNvGrpSpPr>
                        <wpg:grpSpPr bwMode="auto">
                          <a:xfrm>
                            <a:off x="2722" y="2307"/>
                            <a:ext cx="242" cy="1943"/>
                            <a:chOff x="2722" y="2307"/>
                            <a:chExt cx="242" cy="1684"/>
                          </a:xfrm>
                        </wpg:grpSpPr>
                        <wps:wsp>
                          <wps:cNvPr id="2931" name="Freeform 3117"/>
                          <wps:cNvSpPr>
                            <a:spLocks/>
                          </wps:cNvSpPr>
                          <wps:spPr bwMode="auto">
                            <a:xfrm>
                              <a:off x="272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2" name="Freeform 3118"/>
                          <wps:cNvSpPr>
                            <a:spLocks/>
                          </wps:cNvSpPr>
                          <wps:spPr bwMode="auto">
                            <a:xfrm>
                              <a:off x="272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3455" y="2307"/>
                            <a:ext cx="242" cy="1943"/>
                            <a:chOff x="3455" y="2307"/>
                            <a:chExt cx="242" cy="1684"/>
                          </a:xfrm>
                        </wpg:grpSpPr>
                        <wps:wsp>
                          <wps:cNvPr id="2929" name="Freeform 3120"/>
                          <wps:cNvSpPr>
                            <a:spLocks/>
                          </wps:cNvSpPr>
                          <wps:spPr bwMode="auto">
                            <a:xfrm>
                              <a:off x="3455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0" name="Freeform 3121"/>
                          <wps:cNvSpPr>
                            <a:spLocks/>
                          </wps:cNvSpPr>
                          <wps:spPr bwMode="auto">
                            <a:xfrm>
                              <a:off x="3455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4186" y="2307"/>
                            <a:ext cx="242" cy="1943"/>
                            <a:chOff x="4186" y="2307"/>
                            <a:chExt cx="242" cy="1684"/>
                          </a:xfrm>
                        </wpg:grpSpPr>
                        <wps:wsp>
                          <wps:cNvPr id="2927" name="Freeform 3123"/>
                          <wps:cNvSpPr>
                            <a:spLocks/>
                          </wps:cNvSpPr>
                          <wps:spPr bwMode="auto">
                            <a:xfrm>
                              <a:off x="4186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8" name="Freeform 3124"/>
                          <wps:cNvSpPr>
                            <a:spLocks/>
                          </wps:cNvSpPr>
                          <wps:spPr bwMode="auto">
                            <a:xfrm>
                              <a:off x="4186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8"/>
                        <wpg:cNvGrpSpPr>
                          <a:grpSpLocks/>
                        </wpg:cNvGrpSpPr>
                        <wpg:grpSpPr bwMode="auto">
                          <a:xfrm>
                            <a:off x="2474" y="2310"/>
                            <a:ext cx="243" cy="1943"/>
                            <a:chOff x="2474" y="2310"/>
                            <a:chExt cx="243" cy="1684"/>
                          </a:xfrm>
                        </wpg:grpSpPr>
                        <wps:wsp>
                          <wps:cNvPr id="2925" name="Freeform 3126"/>
                          <wps:cNvSpPr>
                            <a:spLocks/>
                          </wps:cNvSpPr>
                          <wps:spPr bwMode="auto">
                            <a:xfrm>
                              <a:off x="247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6" name="Freeform 3127"/>
                          <wps:cNvSpPr>
                            <a:spLocks/>
                          </wps:cNvSpPr>
                          <wps:spPr bwMode="auto">
                            <a:xfrm>
                              <a:off x="247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3207" y="2310"/>
                            <a:ext cx="242" cy="1943"/>
                            <a:chOff x="3207" y="2310"/>
                            <a:chExt cx="242" cy="1684"/>
                          </a:xfrm>
                        </wpg:grpSpPr>
                        <wps:wsp>
                          <wps:cNvPr id="2923" name="Freeform 3129"/>
                          <wps:cNvSpPr>
                            <a:spLocks/>
                          </wps:cNvSpPr>
                          <wps:spPr bwMode="auto">
                            <a:xfrm>
                              <a:off x="3207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4" name="Freeform 3130"/>
                          <wps:cNvSpPr>
                            <a:spLocks/>
                          </wps:cNvSpPr>
                          <wps:spPr bwMode="auto">
                            <a:xfrm>
                              <a:off x="3207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3938" y="2310"/>
                            <a:ext cx="248" cy="1943"/>
                            <a:chOff x="3938" y="2310"/>
                            <a:chExt cx="248" cy="1684"/>
                          </a:xfrm>
                        </wpg:grpSpPr>
                        <wps:wsp>
                          <wps:cNvPr id="2921" name="Freeform 3132"/>
                          <wps:cNvSpPr>
                            <a:spLocks/>
                          </wps:cNvSpPr>
                          <wps:spPr bwMode="auto">
                            <a:xfrm>
                              <a:off x="3938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0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0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0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0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0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2" name="Freeform 3133"/>
                          <wps:cNvSpPr>
                            <a:spLocks/>
                          </wps:cNvSpPr>
                          <wps:spPr bwMode="auto">
                            <a:xfrm>
                              <a:off x="3938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0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0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0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0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0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11"/>
                        <wpg:cNvGrpSpPr>
                          <a:grpSpLocks/>
                        </wpg:cNvGrpSpPr>
                        <wpg:grpSpPr bwMode="auto">
                          <a:xfrm>
                            <a:off x="2232" y="2310"/>
                            <a:ext cx="242" cy="1943"/>
                            <a:chOff x="2232" y="2310"/>
                            <a:chExt cx="242" cy="1684"/>
                          </a:xfrm>
                        </wpg:grpSpPr>
                        <wps:wsp>
                          <wps:cNvPr id="2919" name="Freeform 3135"/>
                          <wps:cNvSpPr>
                            <a:spLocks/>
                          </wps:cNvSpPr>
                          <wps:spPr bwMode="auto">
                            <a:xfrm>
                              <a:off x="2232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0" name="Freeform 3136"/>
                          <wps:cNvSpPr>
                            <a:spLocks/>
                          </wps:cNvSpPr>
                          <wps:spPr bwMode="auto">
                            <a:xfrm>
                              <a:off x="2232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2964" y="2310"/>
                            <a:ext cx="243" cy="1943"/>
                            <a:chOff x="2964" y="2310"/>
                            <a:chExt cx="243" cy="1684"/>
                          </a:xfrm>
                        </wpg:grpSpPr>
                        <wps:wsp>
                          <wps:cNvPr id="2917" name="Freeform 3138"/>
                          <wps:cNvSpPr>
                            <a:spLocks/>
                          </wps:cNvSpPr>
                          <wps:spPr bwMode="auto">
                            <a:xfrm>
                              <a:off x="296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8" name="Freeform 3139"/>
                          <wps:cNvSpPr>
                            <a:spLocks/>
                          </wps:cNvSpPr>
                          <wps:spPr bwMode="auto">
                            <a:xfrm>
                              <a:off x="296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13"/>
                        <wpg:cNvGrpSpPr>
                          <a:grpSpLocks/>
                        </wpg:cNvGrpSpPr>
                        <wpg:grpSpPr bwMode="auto">
                          <a:xfrm>
                            <a:off x="3697" y="2310"/>
                            <a:ext cx="241" cy="1943"/>
                            <a:chOff x="3697" y="2310"/>
                            <a:chExt cx="241" cy="1684"/>
                          </a:xfrm>
                        </wpg:grpSpPr>
                        <wps:wsp>
                          <wps:cNvPr id="2915" name="Freeform 3141"/>
                          <wps:cNvSpPr>
                            <a:spLocks/>
                          </wps:cNvSpPr>
                          <wps:spPr bwMode="auto">
                            <a:xfrm>
                              <a:off x="3697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6" name="Freeform 3142"/>
                          <wps:cNvSpPr>
                            <a:spLocks/>
                          </wps:cNvSpPr>
                          <wps:spPr bwMode="auto">
                            <a:xfrm>
                              <a:off x="3697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4"/>
                        <wpg:cNvGrpSpPr>
                          <a:grpSpLocks/>
                        </wpg:cNvGrpSpPr>
                        <wpg:grpSpPr bwMode="auto">
                          <a:xfrm>
                            <a:off x="4428" y="2307"/>
                            <a:ext cx="242" cy="1943"/>
                            <a:chOff x="4428" y="2307"/>
                            <a:chExt cx="242" cy="1684"/>
                          </a:xfrm>
                        </wpg:grpSpPr>
                        <wps:wsp>
                          <wps:cNvPr id="2913" name="Freeform 3144"/>
                          <wps:cNvSpPr>
                            <a:spLocks/>
                          </wps:cNvSpPr>
                          <wps:spPr bwMode="auto">
                            <a:xfrm>
                              <a:off x="4428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4" name="Freeform 3145"/>
                          <wps:cNvSpPr>
                            <a:spLocks/>
                          </wps:cNvSpPr>
                          <wps:spPr bwMode="auto">
                            <a:xfrm>
                              <a:off x="4428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15"/>
                        <wpg:cNvGrpSpPr>
                          <a:grpSpLocks/>
                        </wpg:cNvGrpSpPr>
                        <wpg:grpSpPr bwMode="auto">
                          <a:xfrm>
                            <a:off x="5159" y="2307"/>
                            <a:ext cx="242" cy="1943"/>
                            <a:chOff x="5159" y="2307"/>
                            <a:chExt cx="242" cy="1684"/>
                          </a:xfrm>
                        </wpg:grpSpPr>
                        <wps:wsp>
                          <wps:cNvPr id="2911" name="Freeform 3147"/>
                          <wps:cNvSpPr>
                            <a:spLocks/>
                          </wps:cNvSpPr>
                          <wps:spPr bwMode="auto">
                            <a:xfrm>
                              <a:off x="5159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2" name="Freeform 3148"/>
                          <wps:cNvSpPr>
                            <a:spLocks/>
                          </wps:cNvSpPr>
                          <wps:spPr bwMode="auto">
                            <a:xfrm>
                              <a:off x="5159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6"/>
                        <wpg:cNvGrpSpPr>
                          <a:grpSpLocks/>
                        </wpg:cNvGrpSpPr>
                        <wpg:grpSpPr bwMode="auto">
                          <a:xfrm>
                            <a:off x="5892" y="2307"/>
                            <a:ext cx="242" cy="1943"/>
                            <a:chOff x="5892" y="2307"/>
                            <a:chExt cx="242" cy="1684"/>
                          </a:xfrm>
                        </wpg:grpSpPr>
                        <wps:wsp>
                          <wps:cNvPr id="2909" name="Freeform 3150"/>
                          <wps:cNvSpPr>
                            <a:spLocks/>
                          </wps:cNvSpPr>
                          <wps:spPr bwMode="auto">
                            <a:xfrm>
                              <a:off x="589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0" name="Freeform 3151"/>
                          <wps:cNvSpPr>
                            <a:spLocks/>
                          </wps:cNvSpPr>
                          <wps:spPr bwMode="auto">
                            <a:xfrm>
                              <a:off x="589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7"/>
                        <wpg:cNvGrpSpPr>
                          <a:grpSpLocks/>
                        </wpg:cNvGrpSpPr>
                        <wpg:grpSpPr bwMode="auto">
                          <a:xfrm>
                            <a:off x="6624" y="2307"/>
                            <a:ext cx="242" cy="1944"/>
                            <a:chOff x="6624" y="2307"/>
                            <a:chExt cx="242" cy="1685"/>
                          </a:xfrm>
                        </wpg:grpSpPr>
                        <wps:wsp>
                          <wps:cNvPr id="2907" name="Freeform 3153"/>
                          <wps:cNvSpPr>
                            <a:spLocks/>
                          </wps:cNvSpPr>
                          <wps:spPr bwMode="auto">
                            <a:xfrm>
                              <a:off x="6624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8" name="Freeform 3154"/>
                          <wps:cNvSpPr>
                            <a:spLocks/>
                          </wps:cNvSpPr>
                          <wps:spPr bwMode="auto">
                            <a:xfrm>
                              <a:off x="6624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4912" y="2310"/>
                            <a:ext cx="243" cy="1943"/>
                            <a:chOff x="4912" y="2310"/>
                            <a:chExt cx="243" cy="1684"/>
                          </a:xfrm>
                        </wpg:grpSpPr>
                        <wps:wsp>
                          <wps:cNvPr id="2905" name="Freeform 3156"/>
                          <wps:cNvSpPr>
                            <a:spLocks/>
                          </wps:cNvSpPr>
                          <wps:spPr bwMode="auto">
                            <a:xfrm>
                              <a:off x="4912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6" name="Freeform 3157"/>
                          <wps:cNvSpPr>
                            <a:spLocks/>
                          </wps:cNvSpPr>
                          <wps:spPr bwMode="auto">
                            <a:xfrm>
                              <a:off x="4912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9"/>
                        <wpg:cNvGrpSpPr>
                          <a:grpSpLocks/>
                        </wpg:cNvGrpSpPr>
                        <wpg:grpSpPr bwMode="auto">
                          <a:xfrm>
                            <a:off x="5645" y="2310"/>
                            <a:ext cx="242" cy="1943"/>
                            <a:chOff x="5645" y="2310"/>
                            <a:chExt cx="242" cy="1684"/>
                          </a:xfrm>
                        </wpg:grpSpPr>
                        <wps:wsp>
                          <wps:cNvPr id="2903" name="Freeform 3159"/>
                          <wps:cNvSpPr>
                            <a:spLocks/>
                          </wps:cNvSpPr>
                          <wps:spPr bwMode="auto">
                            <a:xfrm>
                              <a:off x="5645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4" name="Freeform 3160"/>
                          <wps:cNvSpPr>
                            <a:spLocks/>
                          </wps:cNvSpPr>
                          <wps:spPr bwMode="auto">
                            <a:xfrm>
                              <a:off x="5645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0"/>
                        <wpg:cNvGrpSpPr>
                          <a:grpSpLocks/>
                        </wpg:cNvGrpSpPr>
                        <wpg:grpSpPr bwMode="auto">
                          <a:xfrm>
                            <a:off x="6376" y="2310"/>
                            <a:ext cx="248" cy="1943"/>
                            <a:chOff x="6376" y="2310"/>
                            <a:chExt cx="248" cy="1684"/>
                          </a:xfrm>
                        </wpg:grpSpPr>
                        <wps:wsp>
                          <wps:cNvPr id="2901" name="Freeform 3162"/>
                          <wps:cNvSpPr>
                            <a:spLocks/>
                          </wps:cNvSpPr>
                          <wps:spPr bwMode="auto">
                            <a:xfrm>
                              <a:off x="6376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1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1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1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1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1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2" name="Freeform 3163"/>
                          <wps:cNvSpPr>
                            <a:spLocks/>
                          </wps:cNvSpPr>
                          <wps:spPr bwMode="auto">
                            <a:xfrm>
                              <a:off x="6376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1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1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1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1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1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21"/>
                        <wpg:cNvGrpSpPr>
                          <a:grpSpLocks/>
                        </wpg:cNvGrpSpPr>
                        <wpg:grpSpPr bwMode="auto">
                          <a:xfrm>
                            <a:off x="4670" y="2310"/>
                            <a:ext cx="242" cy="1943"/>
                            <a:chOff x="4670" y="2310"/>
                            <a:chExt cx="242" cy="1684"/>
                          </a:xfrm>
                        </wpg:grpSpPr>
                        <wps:wsp>
                          <wps:cNvPr id="2899" name="Freeform 3165"/>
                          <wps:cNvSpPr>
                            <a:spLocks/>
                          </wps:cNvSpPr>
                          <wps:spPr bwMode="auto">
                            <a:xfrm>
                              <a:off x="4670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0" name="Freeform 3166"/>
                          <wps:cNvSpPr>
                            <a:spLocks/>
                          </wps:cNvSpPr>
                          <wps:spPr bwMode="auto">
                            <a:xfrm>
                              <a:off x="4670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2"/>
                        <wpg:cNvGrpSpPr>
                          <a:grpSpLocks/>
                        </wpg:cNvGrpSpPr>
                        <wpg:grpSpPr bwMode="auto">
                          <a:xfrm>
                            <a:off x="5401" y="2310"/>
                            <a:ext cx="244" cy="1943"/>
                            <a:chOff x="5401" y="2310"/>
                            <a:chExt cx="244" cy="1684"/>
                          </a:xfrm>
                        </wpg:grpSpPr>
                        <wps:wsp>
                          <wps:cNvPr id="2897" name="Freeform 3168"/>
                          <wps:cNvSpPr>
                            <a:spLocks/>
                          </wps:cNvSpPr>
                          <wps:spPr bwMode="auto">
                            <a:xfrm>
                              <a:off x="5401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227 w 1359"/>
                                <a:gd name="T1" fmla="*/ 0 h 9433"/>
                                <a:gd name="T2" fmla="*/ 0 w 1359"/>
                                <a:gd name="T3" fmla="*/ 226 h 9433"/>
                                <a:gd name="T4" fmla="*/ 0 w 1359"/>
                                <a:gd name="T5" fmla="*/ 9207 h 9433"/>
                                <a:gd name="T6" fmla="*/ 227 w 1359"/>
                                <a:gd name="T7" fmla="*/ 9433 h 9433"/>
                                <a:gd name="T8" fmla="*/ 1132 w 1359"/>
                                <a:gd name="T9" fmla="*/ 9433 h 9433"/>
                                <a:gd name="T10" fmla="*/ 1359 w 1359"/>
                                <a:gd name="T11" fmla="*/ 9207 h 9433"/>
                                <a:gd name="T12" fmla="*/ 1359 w 1359"/>
                                <a:gd name="T13" fmla="*/ 226 h 9433"/>
                                <a:gd name="T14" fmla="*/ 1132 w 1359"/>
                                <a:gd name="T15" fmla="*/ 0 h 9433"/>
                                <a:gd name="T16" fmla="*/ 227 w 1359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9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9" y="9332"/>
                                    <a:pt x="1359" y="9207"/>
                                  </a:cubicBezTo>
                                  <a:lnTo>
                                    <a:pt x="1359" y="226"/>
                                  </a:lnTo>
                                  <a:cubicBezTo>
                                    <a:pt x="1359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8" name="Freeform 3169"/>
                          <wps:cNvSpPr>
                            <a:spLocks/>
                          </wps:cNvSpPr>
                          <wps:spPr bwMode="auto">
                            <a:xfrm>
                              <a:off x="5401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227 w 1359"/>
                                <a:gd name="T1" fmla="*/ 0 h 9433"/>
                                <a:gd name="T2" fmla="*/ 0 w 1359"/>
                                <a:gd name="T3" fmla="*/ 226 h 9433"/>
                                <a:gd name="T4" fmla="*/ 0 w 1359"/>
                                <a:gd name="T5" fmla="*/ 9207 h 9433"/>
                                <a:gd name="T6" fmla="*/ 227 w 1359"/>
                                <a:gd name="T7" fmla="*/ 9433 h 9433"/>
                                <a:gd name="T8" fmla="*/ 1132 w 1359"/>
                                <a:gd name="T9" fmla="*/ 9433 h 9433"/>
                                <a:gd name="T10" fmla="*/ 1359 w 1359"/>
                                <a:gd name="T11" fmla="*/ 9207 h 9433"/>
                                <a:gd name="T12" fmla="*/ 1359 w 1359"/>
                                <a:gd name="T13" fmla="*/ 226 h 9433"/>
                                <a:gd name="T14" fmla="*/ 1132 w 1359"/>
                                <a:gd name="T15" fmla="*/ 0 h 9433"/>
                                <a:gd name="T16" fmla="*/ 227 w 1359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9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9" y="9332"/>
                                    <a:pt x="1359" y="9207"/>
                                  </a:cubicBezTo>
                                  <a:lnTo>
                                    <a:pt x="1359" y="226"/>
                                  </a:lnTo>
                                  <a:cubicBezTo>
                                    <a:pt x="1359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23"/>
                        <wpg:cNvGrpSpPr>
                          <a:grpSpLocks/>
                        </wpg:cNvGrpSpPr>
                        <wpg:grpSpPr bwMode="auto">
                          <a:xfrm>
                            <a:off x="6134" y="2310"/>
                            <a:ext cx="242" cy="1943"/>
                            <a:chOff x="6134" y="2310"/>
                            <a:chExt cx="242" cy="1684"/>
                          </a:xfrm>
                        </wpg:grpSpPr>
                        <wps:wsp>
                          <wps:cNvPr id="2895" name="Freeform 3171"/>
                          <wps:cNvSpPr>
                            <a:spLocks/>
                          </wps:cNvSpPr>
                          <wps:spPr bwMode="auto">
                            <a:xfrm>
                              <a:off x="6134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6" name="Freeform 3172"/>
                          <wps:cNvSpPr>
                            <a:spLocks/>
                          </wps:cNvSpPr>
                          <wps:spPr bwMode="auto">
                            <a:xfrm>
                              <a:off x="6134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4"/>
                        <wpg:cNvGrpSpPr>
                          <a:grpSpLocks/>
                        </wpg:cNvGrpSpPr>
                        <wpg:grpSpPr bwMode="auto">
                          <a:xfrm>
                            <a:off x="6866" y="2307"/>
                            <a:ext cx="242" cy="1944"/>
                            <a:chOff x="6866" y="2307"/>
                            <a:chExt cx="242" cy="1685"/>
                          </a:xfrm>
                        </wpg:grpSpPr>
                        <wps:wsp>
                          <wps:cNvPr id="2893" name="Freeform 3174"/>
                          <wps:cNvSpPr>
                            <a:spLocks/>
                          </wps:cNvSpPr>
                          <wps:spPr bwMode="auto">
                            <a:xfrm>
                              <a:off x="6866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4" name="Freeform 3175"/>
                          <wps:cNvSpPr>
                            <a:spLocks/>
                          </wps:cNvSpPr>
                          <wps:spPr bwMode="auto">
                            <a:xfrm>
                              <a:off x="6866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25"/>
                        <wpg:cNvGrpSpPr>
                          <a:grpSpLocks/>
                        </wpg:cNvGrpSpPr>
                        <wpg:grpSpPr bwMode="auto">
                          <a:xfrm>
                            <a:off x="7597" y="2307"/>
                            <a:ext cx="242" cy="1944"/>
                            <a:chOff x="7597" y="2307"/>
                            <a:chExt cx="242" cy="1685"/>
                          </a:xfrm>
                        </wpg:grpSpPr>
                        <wps:wsp>
                          <wps:cNvPr id="2891" name="Freeform 3177"/>
                          <wps:cNvSpPr>
                            <a:spLocks/>
                          </wps:cNvSpPr>
                          <wps:spPr bwMode="auto">
                            <a:xfrm>
                              <a:off x="7597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2" name="Freeform 3178"/>
                          <wps:cNvSpPr>
                            <a:spLocks/>
                          </wps:cNvSpPr>
                          <wps:spPr bwMode="auto">
                            <a:xfrm>
                              <a:off x="7597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6"/>
                        <wpg:cNvGrpSpPr>
                          <a:grpSpLocks/>
                        </wpg:cNvGrpSpPr>
                        <wpg:grpSpPr bwMode="auto">
                          <a:xfrm>
                            <a:off x="7349" y="2310"/>
                            <a:ext cx="244" cy="1943"/>
                            <a:chOff x="7349" y="2310"/>
                            <a:chExt cx="244" cy="1684"/>
                          </a:xfrm>
                        </wpg:grpSpPr>
                        <wps:wsp>
                          <wps:cNvPr id="2889" name="Freeform 3180"/>
                          <wps:cNvSpPr>
                            <a:spLocks/>
                          </wps:cNvSpPr>
                          <wps:spPr bwMode="auto">
                            <a:xfrm>
                              <a:off x="7349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114 w 680"/>
                                <a:gd name="T1" fmla="*/ 0 h 4716"/>
                                <a:gd name="T2" fmla="*/ 0 w 680"/>
                                <a:gd name="T3" fmla="*/ 113 h 4716"/>
                                <a:gd name="T4" fmla="*/ 0 w 680"/>
                                <a:gd name="T5" fmla="*/ 4603 h 4716"/>
                                <a:gd name="T6" fmla="*/ 114 w 680"/>
                                <a:gd name="T7" fmla="*/ 4716 h 4716"/>
                                <a:gd name="T8" fmla="*/ 566 w 680"/>
                                <a:gd name="T9" fmla="*/ 4716 h 4716"/>
                                <a:gd name="T10" fmla="*/ 680 w 680"/>
                                <a:gd name="T11" fmla="*/ 4603 h 4716"/>
                                <a:gd name="T12" fmla="*/ 680 w 680"/>
                                <a:gd name="T13" fmla="*/ 113 h 4716"/>
                                <a:gd name="T14" fmla="*/ 566 w 680"/>
                                <a:gd name="T15" fmla="*/ 0 h 4716"/>
                                <a:gd name="T16" fmla="*/ 114 w 680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0" h="4716">
                                  <a:moveTo>
                                    <a:pt x="114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4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80" y="4666"/>
                                    <a:pt x="680" y="4603"/>
                                  </a:cubicBezTo>
                                  <a:lnTo>
                                    <a:pt x="680" y="113"/>
                                  </a:lnTo>
                                  <a:cubicBezTo>
                                    <a:pt x="680" y="50"/>
                                    <a:pt x="629" y="0"/>
                                    <a:pt x="566" y="0"/>
                                  </a:cubicBezTo>
                                  <a:lnTo>
                                    <a:pt x="1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0" name="Freeform 3181"/>
                          <wps:cNvSpPr>
                            <a:spLocks/>
                          </wps:cNvSpPr>
                          <wps:spPr bwMode="auto">
                            <a:xfrm>
                              <a:off x="7349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114 w 680"/>
                                <a:gd name="T1" fmla="*/ 0 h 4716"/>
                                <a:gd name="T2" fmla="*/ 0 w 680"/>
                                <a:gd name="T3" fmla="*/ 113 h 4716"/>
                                <a:gd name="T4" fmla="*/ 0 w 680"/>
                                <a:gd name="T5" fmla="*/ 4603 h 4716"/>
                                <a:gd name="T6" fmla="*/ 114 w 680"/>
                                <a:gd name="T7" fmla="*/ 4716 h 4716"/>
                                <a:gd name="T8" fmla="*/ 566 w 680"/>
                                <a:gd name="T9" fmla="*/ 4716 h 4716"/>
                                <a:gd name="T10" fmla="*/ 680 w 680"/>
                                <a:gd name="T11" fmla="*/ 4603 h 4716"/>
                                <a:gd name="T12" fmla="*/ 680 w 680"/>
                                <a:gd name="T13" fmla="*/ 113 h 4716"/>
                                <a:gd name="T14" fmla="*/ 566 w 680"/>
                                <a:gd name="T15" fmla="*/ 0 h 4716"/>
                                <a:gd name="T16" fmla="*/ 114 w 680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0" h="4716">
                                  <a:moveTo>
                                    <a:pt x="114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4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80" y="4666"/>
                                    <a:pt x="680" y="4603"/>
                                  </a:cubicBezTo>
                                  <a:lnTo>
                                    <a:pt x="680" y="113"/>
                                  </a:lnTo>
                                  <a:cubicBezTo>
                                    <a:pt x="680" y="50"/>
                                    <a:pt x="629" y="0"/>
                                    <a:pt x="566" y="0"/>
                                  </a:cubicBezTo>
                                  <a:lnTo>
                                    <a:pt x="11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7"/>
                        <wpg:cNvGrpSpPr>
                          <a:grpSpLocks/>
                        </wpg:cNvGrpSpPr>
                        <wpg:grpSpPr bwMode="auto">
                          <a:xfrm>
                            <a:off x="7108" y="2310"/>
                            <a:ext cx="241" cy="1943"/>
                            <a:chOff x="7108" y="2310"/>
                            <a:chExt cx="241" cy="1684"/>
                          </a:xfrm>
                        </wpg:grpSpPr>
                        <wps:wsp>
                          <wps:cNvPr id="2887" name="Freeform 3183"/>
                          <wps:cNvSpPr>
                            <a:spLocks/>
                          </wps:cNvSpPr>
                          <wps:spPr bwMode="auto">
                            <a:xfrm>
                              <a:off x="7108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6"/>
                                <a:gd name="T2" fmla="*/ 0 w 675"/>
                                <a:gd name="T3" fmla="*/ 112 h 4716"/>
                                <a:gd name="T4" fmla="*/ 0 w 675"/>
                                <a:gd name="T5" fmla="*/ 4604 h 4716"/>
                                <a:gd name="T6" fmla="*/ 113 w 675"/>
                                <a:gd name="T7" fmla="*/ 4716 h 4716"/>
                                <a:gd name="T8" fmla="*/ 563 w 675"/>
                                <a:gd name="T9" fmla="*/ 4716 h 4716"/>
                                <a:gd name="T10" fmla="*/ 675 w 675"/>
                                <a:gd name="T11" fmla="*/ 4604 h 4716"/>
                                <a:gd name="T12" fmla="*/ 675 w 675"/>
                                <a:gd name="T13" fmla="*/ 112 h 4716"/>
                                <a:gd name="T14" fmla="*/ 563 w 675"/>
                                <a:gd name="T15" fmla="*/ 0 h 4716"/>
                                <a:gd name="T16" fmla="*/ 113 w 675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2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3" y="4716"/>
                                  </a:lnTo>
                                  <a:cubicBezTo>
                                    <a:pt x="625" y="4716"/>
                                    <a:pt x="675" y="4666"/>
                                    <a:pt x="675" y="4604"/>
                                  </a:cubicBezTo>
                                  <a:lnTo>
                                    <a:pt x="675" y="112"/>
                                  </a:lnTo>
                                  <a:cubicBezTo>
                                    <a:pt x="675" y="50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8" name="Freeform 3184"/>
                          <wps:cNvSpPr>
                            <a:spLocks/>
                          </wps:cNvSpPr>
                          <wps:spPr bwMode="auto">
                            <a:xfrm>
                              <a:off x="7108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6"/>
                                <a:gd name="T2" fmla="*/ 0 w 675"/>
                                <a:gd name="T3" fmla="*/ 112 h 4716"/>
                                <a:gd name="T4" fmla="*/ 0 w 675"/>
                                <a:gd name="T5" fmla="*/ 4604 h 4716"/>
                                <a:gd name="T6" fmla="*/ 113 w 675"/>
                                <a:gd name="T7" fmla="*/ 4716 h 4716"/>
                                <a:gd name="T8" fmla="*/ 563 w 675"/>
                                <a:gd name="T9" fmla="*/ 4716 h 4716"/>
                                <a:gd name="T10" fmla="*/ 675 w 675"/>
                                <a:gd name="T11" fmla="*/ 4604 h 4716"/>
                                <a:gd name="T12" fmla="*/ 675 w 675"/>
                                <a:gd name="T13" fmla="*/ 112 h 4716"/>
                                <a:gd name="T14" fmla="*/ 563 w 675"/>
                                <a:gd name="T15" fmla="*/ 0 h 4716"/>
                                <a:gd name="T16" fmla="*/ 113 w 675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2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3" y="4716"/>
                                  </a:lnTo>
                                  <a:cubicBezTo>
                                    <a:pt x="625" y="4716"/>
                                    <a:pt x="675" y="4666"/>
                                    <a:pt x="675" y="4604"/>
                                  </a:cubicBezTo>
                                  <a:lnTo>
                                    <a:pt x="675" y="112"/>
                                  </a:lnTo>
                                  <a:cubicBezTo>
                                    <a:pt x="675" y="50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8"/>
                        <wpg:cNvGrpSpPr>
                          <a:grpSpLocks/>
                        </wpg:cNvGrpSpPr>
                        <wpg:grpSpPr bwMode="auto">
                          <a:xfrm>
                            <a:off x="7839" y="2310"/>
                            <a:ext cx="243" cy="1943"/>
                            <a:chOff x="7839" y="2310"/>
                            <a:chExt cx="243" cy="1684"/>
                          </a:xfrm>
                        </wpg:grpSpPr>
                        <wps:wsp>
                          <wps:cNvPr id="2884" name="Freeform 3186"/>
                          <wps:cNvSpPr>
                            <a:spLocks/>
                          </wps:cNvSpPr>
                          <wps:spPr bwMode="auto">
                            <a:xfrm>
                              <a:off x="7839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113 w 679"/>
                                <a:gd name="T1" fmla="*/ 0 h 4716"/>
                                <a:gd name="T2" fmla="*/ 0 w 679"/>
                                <a:gd name="T3" fmla="*/ 113 h 4716"/>
                                <a:gd name="T4" fmla="*/ 0 w 679"/>
                                <a:gd name="T5" fmla="*/ 4603 h 4716"/>
                                <a:gd name="T6" fmla="*/ 113 w 679"/>
                                <a:gd name="T7" fmla="*/ 4716 h 4716"/>
                                <a:gd name="T8" fmla="*/ 566 w 679"/>
                                <a:gd name="T9" fmla="*/ 4716 h 4716"/>
                                <a:gd name="T10" fmla="*/ 679 w 679"/>
                                <a:gd name="T11" fmla="*/ 4603 h 4716"/>
                                <a:gd name="T12" fmla="*/ 679 w 679"/>
                                <a:gd name="T13" fmla="*/ 113 h 4716"/>
                                <a:gd name="T14" fmla="*/ 566 w 679"/>
                                <a:gd name="T15" fmla="*/ 0 h 4716"/>
                                <a:gd name="T16" fmla="*/ 113 w 679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9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79" y="4666"/>
                                    <a:pt x="679" y="4603"/>
                                  </a:cubicBezTo>
                                  <a:lnTo>
                                    <a:pt x="679" y="113"/>
                                  </a:lnTo>
                                  <a:cubicBezTo>
                                    <a:pt x="679" y="50"/>
                                    <a:pt x="629" y="0"/>
                                    <a:pt x="566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5" name="Freeform 3187"/>
                          <wps:cNvSpPr>
                            <a:spLocks/>
                          </wps:cNvSpPr>
                          <wps:spPr bwMode="auto">
                            <a:xfrm>
                              <a:off x="7839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113 w 679"/>
                                <a:gd name="T1" fmla="*/ 0 h 4716"/>
                                <a:gd name="T2" fmla="*/ 0 w 679"/>
                                <a:gd name="T3" fmla="*/ 113 h 4716"/>
                                <a:gd name="T4" fmla="*/ 0 w 679"/>
                                <a:gd name="T5" fmla="*/ 4603 h 4716"/>
                                <a:gd name="T6" fmla="*/ 113 w 679"/>
                                <a:gd name="T7" fmla="*/ 4716 h 4716"/>
                                <a:gd name="T8" fmla="*/ 566 w 679"/>
                                <a:gd name="T9" fmla="*/ 4716 h 4716"/>
                                <a:gd name="T10" fmla="*/ 679 w 679"/>
                                <a:gd name="T11" fmla="*/ 4603 h 4716"/>
                                <a:gd name="T12" fmla="*/ 679 w 679"/>
                                <a:gd name="T13" fmla="*/ 113 h 4716"/>
                                <a:gd name="T14" fmla="*/ 566 w 679"/>
                                <a:gd name="T15" fmla="*/ 0 h 4716"/>
                                <a:gd name="T16" fmla="*/ 113 w 679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9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79" y="4666"/>
                                    <a:pt x="679" y="4603"/>
                                  </a:cubicBezTo>
                                  <a:lnTo>
                                    <a:pt x="679" y="113"/>
                                  </a:lnTo>
                                  <a:cubicBezTo>
                                    <a:pt x="679" y="50"/>
                                    <a:pt x="629" y="0"/>
                                    <a:pt x="566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29"/>
                        <wpg:cNvGrpSpPr>
                          <a:grpSpLocks/>
                        </wpg:cNvGrpSpPr>
                        <wpg:grpSpPr bwMode="auto">
                          <a:xfrm>
                            <a:off x="1990" y="2307"/>
                            <a:ext cx="242" cy="1943"/>
                            <a:chOff x="1990" y="2307"/>
                            <a:chExt cx="242" cy="1684"/>
                          </a:xfrm>
                        </wpg:grpSpPr>
                        <wps:wsp>
                          <wps:cNvPr id="2882" name="Freeform 3189"/>
                          <wps:cNvSpPr>
                            <a:spLocks/>
                          </wps:cNvSpPr>
                          <wps:spPr bwMode="auto">
                            <a:xfrm>
                              <a:off x="1990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3" name="Freeform 3190"/>
                          <wps:cNvSpPr>
                            <a:spLocks/>
                          </wps:cNvSpPr>
                          <wps:spPr bwMode="auto">
                            <a:xfrm>
                              <a:off x="1990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30"/>
                        <wpg:cNvGrpSpPr>
                          <a:grpSpLocks/>
                        </wpg:cNvGrpSpPr>
                        <wpg:grpSpPr bwMode="auto">
                          <a:xfrm>
                            <a:off x="2722" y="2307"/>
                            <a:ext cx="242" cy="1943"/>
                            <a:chOff x="2722" y="2307"/>
                            <a:chExt cx="242" cy="1684"/>
                          </a:xfrm>
                        </wpg:grpSpPr>
                        <wps:wsp>
                          <wps:cNvPr id="2880" name="Freeform 3192"/>
                          <wps:cNvSpPr>
                            <a:spLocks/>
                          </wps:cNvSpPr>
                          <wps:spPr bwMode="auto">
                            <a:xfrm>
                              <a:off x="272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1" name="Freeform 3193"/>
                          <wps:cNvSpPr>
                            <a:spLocks/>
                          </wps:cNvSpPr>
                          <wps:spPr bwMode="auto">
                            <a:xfrm>
                              <a:off x="272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31"/>
                        <wpg:cNvGrpSpPr>
                          <a:grpSpLocks/>
                        </wpg:cNvGrpSpPr>
                        <wpg:grpSpPr bwMode="auto">
                          <a:xfrm>
                            <a:off x="3455" y="2307"/>
                            <a:ext cx="242" cy="1943"/>
                            <a:chOff x="3455" y="2307"/>
                            <a:chExt cx="242" cy="1684"/>
                          </a:xfrm>
                        </wpg:grpSpPr>
                        <wps:wsp>
                          <wps:cNvPr id="937317374" name="Freeform 3195"/>
                          <wps:cNvSpPr>
                            <a:spLocks/>
                          </wps:cNvSpPr>
                          <wps:spPr bwMode="auto">
                            <a:xfrm>
                              <a:off x="3455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75" name="Freeform 3196"/>
                          <wps:cNvSpPr>
                            <a:spLocks/>
                          </wps:cNvSpPr>
                          <wps:spPr bwMode="auto">
                            <a:xfrm>
                              <a:off x="3455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2"/>
                        <wpg:cNvGrpSpPr>
                          <a:grpSpLocks/>
                        </wpg:cNvGrpSpPr>
                        <wpg:grpSpPr bwMode="auto">
                          <a:xfrm>
                            <a:off x="4186" y="2307"/>
                            <a:ext cx="242" cy="1943"/>
                            <a:chOff x="4186" y="2307"/>
                            <a:chExt cx="242" cy="1684"/>
                          </a:xfrm>
                        </wpg:grpSpPr>
                        <wps:wsp>
                          <wps:cNvPr id="937317372" name="Freeform 3198"/>
                          <wps:cNvSpPr>
                            <a:spLocks/>
                          </wps:cNvSpPr>
                          <wps:spPr bwMode="auto">
                            <a:xfrm>
                              <a:off x="4186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73" name="Freeform 3199"/>
                          <wps:cNvSpPr>
                            <a:spLocks/>
                          </wps:cNvSpPr>
                          <wps:spPr bwMode="auto">
                            <a:xfrm>
                              <a:off x="4186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3"/>
                        <wpg:cNvGrpSpPr>
                          <a:grpSpLocks/>
                        </wpg:cNvGrpSpPr>
                        <wpg:grpSpPr bwMode="auto">
                          <a:xfrm>
                            <a:off x="2474" y="2310"/>
                            <a:ext cx="243" cy="1943"/>
                            <a:chOff x="2474" y="2310"/>
                            <a:chExt cx="243" cy="1684"/>
                          </a:xfrm>
                        </wpg:grpSpPr>
                        <wps:wsp>
                          <wps:cNvPr id="937317370" name="Freeform 3201"/>
                          <wps:cNvSpPr>
                            <a:spLocks/>
                          </wps:cNvSpPr>
                          <wps:spPr bwMode="auto">
                            <a:xfrm>
                              <a:off x="247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71" name="Freeform 3202"/>
                          <wps:cNvSpPr>
                            <a:spLocks/>
                          </wps:cNvSpPr>
                          <wps:spPr bwMode="auto">
                            <a:xfrm>
                              <a:off x="247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4"/>
                        <wpg:cNvGrpSpPr>
                          <a:grpSpLocks/>
                        </wpg:cNvGrpSpPr>
                        <wpg:grpSpPr bwMode="auto">
                          <a:xfrm>
                            <a:off x="3207" y="2310"/>
                            <a:ext cx="242" cy="1943"/>
                            <a:chOff x="3207" y="2310"/>
                            <a:chExt cx="242" cy="1684"/>
                          </a:xfrm>
                        </wpg:grpSpPr>
                        <wps:wsp>
                          <wps:cNvPr id="937317368" name="Freeform 3204"/>
                          <wps:cNvSpPr>
                            <a:spLocks/>
                          </wps:cNvSpPr>
                          <wps:spPr bwMode="auto">
                            <a:xfrm>
                              <a:off x="3207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69" name="Freeform 3205"/>
                          <wps:cNvSpPr>
                            <a:spLocks/>
                          </wps:cNvSpPr>
                          <wps:spPr bwMode="auto">
                            <a:xfrm>
                              <a:off x="3207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5"/>
                        <wpg:cNvGrpSpPr>
                          <a:grpSpLocks/>
                        </wpg:cNvGrpSpPr>
                        <wpg:grpSpPr bwMode="auto">
                          <a:xfrm>
                            <a:off x="3938" y="2310"/>
                            <a:ext cx="248" cy="1943"/>
                            <a:chOff x="3938" y="2310"/>
                            <a:chExt cx="248" cy="1684"/>
                          </a:xfrm>
                        </wpg:grpSpPr>
                        <wps:wsp>
                          <wps:cNvPr id="937317366" name="Freeform 3207"/>
                          <wps:cNvSpPr>
                            <a:spLocks/>
                          </wps:cNvSpPr>
                          <wps:spPr bwMode="auto">
                            <a:xfrm>
                              <a:off x="3938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0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0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0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0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0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67" name="Freeform 3208"/>
                          <wps:cNvSpPr>
                            <a:spLocks/>
                          </wps:cNvSpPr>
                          <wps:spPr bwMode="auto">
                            <a:xfrm>
                              <a:off x="3938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0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0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0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0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0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6"/>
                        <wpg:cNvGrpSpPr>
                          <a:grpSpLocks/>
                        </wpg:cNvGrpSpPr>
                        <wpg:grpSpPr bwMode="auto">
                          <a:xfrm>
                            <a:off x="2232" y="2310"/>
                            <a:ext cx="242" cy="1943"/>
                            <a:chOff x="2232" y="2310"/>
                            <a:chExt cx="242" cy="1684"/>
                          </a:xfrm>
                        </wpg:grpSpPr>
                        <wps:wsp>
                          <wps:cNvPr id="937317364" name="Freeform 3210"/>
                          <wps:cNvSpPr>
                            <a:spLocks/>
                          </wps:cNvSpPr>
                          <wps:spPr bwMode="auto">
                            <a:xfrm>
                              <a:off x="2232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65" name="Freeform 3211"/>
                          <wps:cNvSpPr>
                            <a:spLocks/>
                          </wps:cNvSpPr>
                          <wps:spPr bwMode="auto">
                            <a:xfrm>
                              <a:off x="2232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37"/>
                        <wpg:cNvGrpSpPr>
                          <a:grpSpLocks/>
                        </wpg:cNvGrpSpPr>
                        <wpg:grpSpPr bwMode="auto">
                          <a:xfrm>
                            <a:off x="2964" y="2310"/>
                            <a:ext cx="243" cy="1943"/>
                            <a:chOff x="2964" y="2310"/>
                            <a:chExt cx="243" cy="1684"/>
                          </a:xfrm>
                        </wpg:grpSpPr>
                        <wps:wsp>
                          <wps:cNvPr id="937317362" name="Freeform 3213"/>
                          <wps:cNvSpPr>
                            <a:spLocks/>
                          </wps:cNvSpPr>
                          <wps:spPr bwMode="auto">
                            <a:xfrm>
                              <a:off x="296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63" name="Freeform 3214"/>
                          <wps:cNvSpPr>
                            <a:spLocks/>
                          </wps:cNvSpPr>
                          <wps:spPr bwMode="auto">
                            <a:xfrm>
                              <a:off x="2964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38"/>
                        <wpg:cNvGrpSpPr>
                          <a:grpSpLocks/>
                        </wpg:cNvGrpSpPr>
                        <wpg:grpSpPr bwMode="auto">
                          <a:xfrm>
                            <a:off x="3697" y="2310"/>
                            <a:ext cx="241" cy="1943"/>
                            <a:chOff x="3697" y="2310"/>
                            <a:chExt cx="241" cy="1684"/>
                          </a:xfrm>
                        </wpg:grpSpPr>
                        <wps:wsp>
                          <wps:cNvPr id="937317360" name="Freeform 3216"/>
                          <wps:cNvSpPr>
                            <a:spLocks/>
                          </wps:cNvSpPr>
                          <wps:spPr bwMode="auto">
                            <a:xfrm>
                              <a:off x="3697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61" name="Freeform 3217"/>
                          <wps:cNvSpPr>
                            <a:spLocks/>
                          </wps:cNvSpPr>
                          <wps:spPr bwMode="auto">
                            <a:xfrm>
                              <a:off x="3697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39"/>
                        <wpg:cNvGrpSpPr>
                          <a:grpSpLocks/>
                        </wpg:cNvGrpSpPr>
                        <wpg:grpSpPr bwMode="auto">
                          <a:xfrm>
                            <a:off x="4428" y="2307"/>
                            <a:ext cx="242" cy="1943"/>
                            <a:chOff x="4428" y="2307"/>
                            <a:chExt cx="242" cy="1684"/>
                          </a:xfrm>
                        </wpg:grpSpPr>
                        <wps:wsp>
                          <wps:cNvPr id="937317358" name="Freeform 3219"/>
                          <wps:cNvSpPr>
                            <a:spLocks/>
                          </wps:cNvSpPr>
                          <wps:spPr bwMode="auto">
                            <a:xfrm>
                              <a:off x="4428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59" name="Freeform 3220"/>
                          <wps:cNvSpPr>
                            <a:spLocks/>
                          </wps:cNvSpPr>
                          <wps:spPr bwMode="auto">
                            <a:xfrm>
                              <a:off x="4428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40"/>
                        <wpg:cNvGrpSpPr>
                          <a:grpSpLocks/>
                        </wpg:cNvGrpSpPr>
                        <wpg:grpSpPr bwMode="auto">
                          <a:xfrm>
                            <a:off x="5159" y="2307"/>
                            <a:ext cx="242" cy="1943"/>
                            <a:chOff x="5159" y="2307"/>
                            <a:chExt cx="242" cy="1684"/>
                          </a:xfrm>
                        </wpg:grpSpPr>
                        <wps:wsp>
                          <wps:cNvPr id="937317356" name="Freeform 3222"/>
                          <wps:cNvSpPr>
                            <a:spLocks/>
                          </wps:cNvSpPr>
                          <wps:spPr bwMode="auto">
                            <a:xfrm>
                              <a:off x="5159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57" name="Freeform 3223"/>
                          <wps:cNvSpPr>
                            <a:spLocks/>
                          </wps:cNvSpPr>
                          <wps:spPr bwMode="auto">
                            <a:xfrm>
                              <a:off x="5159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50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50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41"/>
                        <wpg:cNvGrpSpPr>
                          <a:grpSpLocks/>
                        </wpg:cNvGrpSpPr>
                        <wpg:grpSpPr bwMode="auto">
                          <a:xfrm>
                            <a:off x="5892" y="2307"/>
                            <a:ext cx="242" cy="1943"/>
                            <a:chOff x="5892" y="2307"/>
                            <a:chExt cx="242" cy="1684"/>
                          </a:xfrm>
                        </wpg:grpSpPr>
                        <wps:wsp>
                          <wps:cNvPr id="937317354" name="Freeform 3225"/>
                          <wps:cNvSpPr>
                            <a:spLocks/>
                          </wps:cNvSpPr>
                          <wps:spPr bwMode="auto">
                            <a:xfrm>
                              <a:off x="589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55" name="Freeform 3226"/>
                          <wps:cNvSpPr>
                            <a:spLocks/>
                          </wps:cNvSpPr>
                          <wps:spPr bwMode="auto">
                            <a:xfrm>
                              <a:off x="5892" y="230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42"/>
                        <wpg:cNvGrpSpPr>
                          <a:grpSpLocks/>
                        </wpg:cNvGrpSpPr>
                        <wpg:grpSpPr bwMode="auto">
                          <a:xfrm>
                            <a:off x="6624" y="2307"/>
                            <a:ext cx="242" cy="1944"/>
                            <a:chOff x="6624" y="2307"/>
                            <a:chExt cx="242" cy="1685"/>
                          </a:xfrm>
                        </wpg:grpSpPr>
                        <wps:wsp>
                          <wps:cNvPr id="937317352" name="Freeform 3228"/>
                          <wps:cNvSpPr>
                            <a:spLocks/>
                          </wps:cNvSpPr>
                          <wps:spPr bwMode="auto">
                            <a:xfrm>
                              <a:off x="6624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53" name="Freeform 3229"/>
                          <wps:cNvSpPr>
                            <a:spLocks/>
                          </wps:cNvSpPr>
                          <wps:spPr bwMode="auto">
                            <a:xfrm>
                              <a:off x="6624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43"/>
                        <wpg:cNvGrpSpPr>
                          <a:grpSpLocks/>
                        </wpg:cNvGrpSpPr>
                        <wpg:grpSpPr bwMode="auto">
                          <a:xfrm>
                            <a:off x="4912" y="2310"/>
                            <a:ext cx="243" cy="1943"/>
                            <a:chOff x="4912" y="2310"/>
                            <a:chExt cx="243" cy="1684"/>
                          </a:xfrm>
                        </wpg:grpSpPr>
                        <wps:wsp>
                          <wps:cNvPr id="937317350" name="Freeform 3231"/>
                          <wps:cNvSpPr>
                            <a:spLocks/>
                          </wps:cNvSpPr>
                          <wps:spPr bwMode="auto">
                            <a:xfrm>
                              <a:off x="4912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51" name="Freeform 3232"/>
                          <wps:cNvSpPr>
                            <a:spLocks/>
                          </wps:cNvSpPr>
                          <wps:spPr bwMode="auto">
                            <a:xfrm>
                              <a:off x="4912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7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7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7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44"/>
                        <wpg:cNvGrpSpPr>
                          <a:grpSpLocks/>
                        </wpg:cNvGrpSpPr>
                        <wpg:grpSpPr bwMode="auto">
                          <a:xfrm>
                            <a:off x="5645" y="2310"/>
                            <a:ext cx="242" cy="1943"/>
                            <a:chOff x="5645" y="2310"/>
                            <a:chExt cx="242" cy="1684"/>
                          </a:xfrm>
                        </wpg:grpSpPr>
                        <wps:wsp>
                          <wps:cNvPr id="937317348" name="Freeform 3234"/>
                          <wps:cNvSpPr>
                            <a:spLocks/>
                          </wps:cNvSpPr>
                          <wps:spPr bwMode="auto">
                            <a:xfrm>
                              <a:off x="5645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49" name="Freeform 3235"/>
                          <wps:cNvSpPr>
                            <a:spLocks/>
                          </wps:cNvSpPr>
                          <wps:spPr bwMode="auto">
                            <a:xfrm>
                              <a:off x="5645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45"/>
                        <wpg:cNvGrpSpPr>
                          <a:grpSpLocks/>
                        </wpg:cNvGrpSpPr>
                        <wpg:grpSpPr bwMode="auto">
                          <a:xfrm>
                            <a:off x="6376" y="2310"/>
                            <a:ext cx="248" cy="1943"/>
                            <a:chOff x="6376" y="2310"/>
                            <a:chExt cx="248" cy="1684"/>
                          </a:xfrm>
                        </wpg:grpSpPr>
                        <wps:wsp>
                          <wps:cNvPr id="937317346" name="Freeform 3237"/>
                          <wps:cNvSpPr>
                            <a:spLocks/>
                          </wps:cNvSpPr>
                          <wps:spPr bwMode="auto">
                            <a:xfrm>
                              <a:off x="6376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1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1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1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1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1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47" name="Freeform 3238"/>
                          <wps:cNvSpPr>
                            <a:spLocks/>
                          </wps:cNvSpPr>
                          <wps:spPr bwMode="auto">
                            <a:xfrm>
                              <a:off x="6376" y="2310"/>
                              <a:ext cx="248" cy="1684"/>
                            </a:xfrm>
                            <a:custGeom>
                              <a:avLst/>
                              <a:gdLst>
                                <a:gd name="T0" fmla="*/ 231 w 1383"/>
                                <a:gd name="T1" fmla="*/ 0 h 9433"/>
                                <a:gd name="T2" fmla="*/ 0 w 1383"/>
                                <a:gd name="T3" fmla="*/ 230 h 9433"/>
                                <a:gd name="T4" fmla="*/ 0 w 1383"/>
                                <a:gd name="T5" fmla="*/ 9203 h 9433"/>
                                <a:gd name="T6" fmla="*/ 231 w 1383"/>
                                <a:gd name="T7" fmla="*/ 9433 h 9433"/>
                                <a:gd name="T8" fmla="*/ 1153 w 1383"/>
                                <a:gd name="T9" fmla="*/ 9433 h 9433"/>
                                <a:gd name="T10" fmla="*/ 1383 w 1383"/>
                                <a:gd name="T11" fmla="*/ 9203 h 9433"/>
                                <a:gd name="T12" fmla="*/ 1383 w 1383"/>
                                <a:gd name="T13" fmla="*/ 230 h 9433"/>
                                <a:gd name="T14" fmla="*/ 1153 w 1383"/>
                                <a:gd name="T15" fmla="*/ 0 h 9433"/>
                                <a:gd name="T16" fmla="*/ 231 w 1383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83" h="9433">
                                  <a:moveTo>
                                    <a:pt x="231" y="0"/>
                                  </a:moveTo>
                                  <a:cubicBezTo>
                                    <a:pt x="103" y="0"/>
                                    <a:pt x="0" y="103"/>
                                    <a:pt x="0" y="230"/>
                                  </a:cubicBezTo>
                                  <a:lnTo>
                                    <a:pt x="0" y="9203"/>
                                  </a:lnTo>
                                  <a:cubicBezTo>
                                    <a:pt x="0" y="9330"/>
                                    <a:pt x="103" y="9433"/>
                                    <a:pt x="231" y="9433"/>
                                  </a:cubicBezTo>
                                  <a:lnTo>
                                    <a:pt x="1153" y="9433"/>
                                  </a:lnTo>
                                  <a:cubicBezTo>
                                    <a:pt x="1280" y="9433"/>
                                    <a:pt x="1383" y="9330"/>
                                    <a:pt x="1383" y="9203"/>
                                  </a:cubicBezTo>
                                  <a:lnTo>
                                    <a:pt x="1383" y="230"/>
                                  </a:lnTo>
                                  <a:cubicBezTo>
                                    <a:pt x="1383" y="103"/>
                                    <a:pt x="1280" y="0"/>
                                    <a:pt x="1153" y="0"/>
                                  </a:cubicBezTo>
                                  <a:lnTo>
                                    <a:pt x="23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46"/>
                        <wpg:cNvGrpSpPr>
                          <a:grpSpLocks/>
                        </wpg:cNvGrpSpPr>
                        <wpg:grpSpPr bwMode="auto">
                          <a:xfrm>
                            <a:off x="4670" y="2310"/>
                            <a:ext cx="242" cy="1943"/>
                            <a:chOff x="4670" y="2310"/>
                            <a:chExt cx="242" cy="1684"/>
                          </a:xfrm>
                        </wpg:grpSpPr>
                        <wps:wsp>
                          <wps:cNvPr id="937317344" name="Freeform 3240"/>
                          <wps:cNvSpPr>
                            <a:spLocks/>
                          </wps:cNvSpPr>
                          <wps:spPr bwMode="auto">
                            <a:xfrm>
                              <a:off x="4670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BE0E3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45" name="Freeform 3241"/>
                          <wps:cNvSpPr>
                            <a:spLocks/>
                          </wps:cNvSpPr>
                          <wps:spPr bwMode="auto">
                            <a:xfrm>
                              <a:off x="4670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47"/>
                        <wpg:cNvGrpSpPr>
                          <a:grpSpLocks/>
                        </wpg:cNvGrpSpPr>
                        <wpg:grpSpPr bwMode="auto">
                          <a:xfrm>
                            <a:off x="5401" y="2310"/>
                            <a:ext cx="244" cy="1943"/>
                            <a:chOff x="5401" y="2310"/>
                            <a:chExt cx="244" cy="1684"/>
                          </a:xfrm>
                        </wpg:grpSpPr>
                        <wps:wsp>
                          <wps:cNvPr id="937317342" name="Freeform 3243"/>
                          <wps:cNvSpPr>
                            <a:spLocks/>
                          </wps:cNvSpPr>
                          <wps:spPr bwMode="auto">
                            <a:xfrm>
                              <a:off x="5401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227 w 1359"/>
                                <a:gd name="T1" fmla="*/ 0 h 9433"/>
                                <a:gd name="T2" fmla="*/ 0 w 1359"/>
                                <a:gd name="T3" fmla="*/ 226 h 9433"/>
                                <a:gd name="T4" fmla="*/ 0 w 1359"/>
                                <a:gd name="T5" fmla="*/ 9207 h 9433"/>
                                <a:gd name="T6" fmla="*/ 227 w 1359"/>
                                <a:gd name="T7" fmla="*/ 9433 h 9433"/>
                                <a:gd name="T8" fmla="*/ 1132 w 1359"/>
                                <a:gd name="T9" fmla="*/ 9433 h 9433"/>
                                <a:gd name="T10" fmla="*/ 1359 w 1359"/>
                                <a:gd name="T11" fmla="*/ 9207 h 9433"/>
                                <a:gd name="T12" fmla="*/ 1359 w 1359"/>
                                <a:gd name="T13" fmla="*/ 226 h 9433"/>
                                <a:gd name="T14" fmla="*/ 1132 w 1359"/>
                                <a:gd name="T15" fmla="*/ 0 h 9433"/>
                                <a:gd name="T16" fmla="*/ 227 w 1359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9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9" y="9332"/>
                                    <a:pt x="1359" y="9207"/>
                                  </a:cubicBezTo>
                                  <a:lnTo>
                                    <a:pt x="1359" y="226"/>
                                  </a:lnTo>
                                  <a:cubicBezTo>
                                    <a:pt x="1359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43" name="Freeform 3244"/>
                          <wps:cNvSpPr>
                            <a:spLocks/>
                          </wps:cNvSpPr>
                          <wps:spPr bwMode="auto">
                            <a:xfrm>
                              <a:off x="5401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227 w 1359"/>
                                <a:gd name="T1" fmla="*/ 0 h 9433"/>
                                <a:gd name="T2" fmla="*/ 0 w 1359"/>
                                <a:gd name="T3" fmla="*/ 226 h 9433"/>
                                <a:gd name="T4" fmla="*/ 0 w 1359"/>
                                <a:gd name="T5" fmla="*/ 9207 h 9433"/>
                                <a:gd name="T6" fmla="*/ 227 w 1359"/>
                                <a:gd name="T7" fmla="*/ 9433 h 9433"/>
                                <a:gd name="T8" fmla="*/ 1132 w 1359"/>
                                <a:gd name="T9" fmla="*/ 9433 h 9433"/>
                                <a:gd name="T10" fmla="*/ 1359 w 1359"/>
                                <a:gd name="T11" fmla="*/ 9207 h 9433"/>
                                <a:gd name="T12" fmla="*/ 1359 w 1359"/>
                                <a:gd name="T13" fmla="*/ 226 h 9433"/>
                                <a:gd name="T14" fmla="*/ 1132 w 1359"/>
                                <a:gd name="T15" fmla="*/ 0 h 9433"/>
                                <a:gd name="T16" fmla="*/ 227 w 1359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9" h="9433">
                                  <a:moveTo>
                                    <a:pt x="227" y="0"/>
                                  </a:moveTo>
                                  <a:cubicBezTo>
                                    <a:pt x="102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2" y="9433"/>
                                    <a:pt x="227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9" y="9332"/>
                                    <a:pt x="1359" y="9207"/>
                                  </a:cubicBezTo>
                                  <a:lnTo>
                                    <a:pt x="1359" y="226"/>
                                  </a:lnTo>
                                  <a:cubicBezTo>
                                    <a:pt x="1359" y="101"/>
                                    <a:pt x="1257" y="0"/>
                                    <a:pt x="1132" y="0"/>
                                  </a:cubicBez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48"/>
                        <wpg:cNvGrpSpPr>
                          <a:grpSpLocks/>
                        </wpg:cNvGrpSpPr>
                        <wpg:grpSpPr bwMode="auto">
                          <a:xfrm>
                            <a:off x="6134" y="2310"/>
                            <a:ext cx="242" cy="1943"/>
                            <a:chOff x="6134" y="2310"/>
                            <a:chExt cx="242" cy="1684"/>
                          </a:xfrm>
                        </wpg:grpSpPr>
                        <wps:wsp>
                          <wps:cNvPr id="937317339" name="Freeform 3246"/>
                          <wps:cNvSpPr>
                            <a:spLocks/>
                          </wps:cNvSpPr>
                          <wps:spPr bwMode="auto">
                            <a:xfrm>
                              <a:off x="6134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41" name="Freeform 3247"/>
                          <wps:cNvSpPr>
                            <a:spLocks/>
                          </wps:cNvSpPr>
                          <wps:spPr bwMode="auto">
                            <a:xfrm>
                              <a:off x="6134" y="2310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2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2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49"/>
                        <wpg:cNvGrpSpPr>
                          <a:grpSpLocks/>
                        </wpg:cNvGrpSpPr>
                        <wpg:grpSpPr bwMode="auto">
                          <a:xfrm>
                            <a:off x="6866" y="2307"/>
                            <a:ext cx="242" cy="1944"/>
                            <a:chOff x="6866" y="2307"/>
                            <a:chExt cx="242" cy="1685"/>
                          </a:xfrm>
                        </wpg:grpSpPr>
                        <wps:wsp>
                          <wps:cNvPr id="937317337" name="Freeform 3249"/>
                          <wps:cNvSpPr>
                            <a:spLocks/>
                          </wps:cNvSpPr>
                          <wps:spPr bwMode="auto">
                            <a:xfrm>
                              <a:off x="6866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38" name="Freeform 3250"/>
                          <wps:cNvSpPr>
                            <a:spLocks/>
                          </wps:cNvSpPr>
                          <wps:spPr bwMode="auto">
                            <a:xfrm>
                              <a:off x="6866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50"/>
                        <wpg:cNvGrpSpPr>
                          <a:grpSpLocks/>
                        </wpg:cNvGrpSpPr>
                        <wpg:grpSpPr bwMode="auto">
                          <a:xfrm>
                            <a:off x="7597" y="2307"/>
                            <a:ext cx="242" cy="1944"/>
                            <a:chOff x="7597" y="2307"/>
                            <a:chExt cx="242" cy="1685"/>
                          </a:xfrm>
                        </wpg:grpSpPr>
                        <wps:wsp>
                          <wps:cNvPr id="937317335" name="Freeform 3252"/>
                          <wps:cNvSpPr>
                            <a:spLocks/>
                          </wps:cNvSpPr>
                          <wps:spPr bwMode="auto">
                            <a:xfrm>
                              <a:off x="7597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36" name="Freeform 3253"/>
                          <wps:cNvSpPr>
                            <a:spLocks/>
                          </wps:cNvSpPr>
                          <wps:spPr bwMode="auto">
                            <a:xfrm>
                              <a:off x="7597" y="230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51"/>
                        <wpg:cNvGrpSpPr>
                          <a:grpSpLocks/>
                        </wpg:cNvGrpSpPr>
                        <wpg:grpSpPr bwMode="auto">
                          <a:xfrm>
                            <a:off x="7349" y="2310"/>
                            <a:ext cx="244" cy="1943"/>
                            <a:chOff x="7349" y="2310"/>
                            <a:chExt cx="244" cy="1684"/>
                          </a:xfrm>
                        </wpg:grpSpPr>
                        <wps:wsp>
                          <wps:cNvPr id="937317333" name="Freeform 3255"/>
                          <wps:cNvSpPr>
                            <a:spLocks/>
                          </wps:cNvSpPr>
                          <wps:spPr bwMode="auto">
                            <a:xfrm>
                              <a:off x="7349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114 w 680"/>
                                <a:gd name="T1" fmla="*/ 0 h 4716"/>
                                <a:gd name="T2" fmla="*/ 0 w 680"/>
                                <a:gd name="T3" fmla="*/ 113 h 4716"/>
                                <a:gd name="T4" fmla="*/ 0 w 680"/>
                                <a:gd name="T5" fmla="*/ 4603 h 4716"/>
                                <a:gd name="T6" fmla="*/ 114 w 680"/>
                                <a:gd name="T7" fmla="*/ 4716 h 4716"/>
                                <a:gd name="T8" fmla="*/ 566 w 680"/>
                                <a:gd name="T9" fmla="*/ 4716 h 4716"/>
                                <a:gd name="T10" fmla="*/ 680 w 680"/>
                                <a:gd name="T11" fmla="*/ 4603 h 4716"/>
                                <a:gd name="T12" fmla="*/ 680 w 680"/>
                                <a:gd name="T13" fmla="*/ 113 h 4716"/>
                                <a:gd name="T14" fmla="*/ 566 w 680"/>
                                <a:gd name="T15" fmla="*/ 0 h 4716"/>
                                <a:gd name="T16" fmla="*/ 114 w 680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0" h="4716">
                                  <a:moveTo>
                                    <a:pt x="114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4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80" y="4666"/>
                                    <a:pt x="680" y="4603"/>
                                  </a:cubicBezTo>
                                  <a:lnTo>
                                    <a:pt x="680" y="113"/>
                                  </a:lnTo>
                                  <a:cubicBezTo>
                                    <a:pt x="680" y="50"/>
                                    <a:pt x="629" y="0"/>
                                    <a:pt x="566" y="0"/>
                                  </a:cubicBezTo>
                                  <a:lnTo>
                                    <a:pt x="1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34" name="Freeform 3256"/>
                          <wps:cNvSpPr>
                            <a:spLocks/>
                          </wps:cNvSpPr>
                          <wps:spPr bwMode="auto">
                            <a:xfrm>
                              <a:off x="7349" y="2310"/>
                              <a:ext cx="244" cy="1684"/>
                            </a:xfrm>
                            <a:custGeom>
                              <a:avLst/>
                              <a:gdLst>
                                <a:gd name="T0" fmla="*/ 114 w 680"/>
                                <a:gd name="T1" fmla="*/ 0 h 4716"/>
                                <a:gd name="T2" fmla="*/ 0 w 680"/>
                                <a:gd name="T3" fmla="*/ 113 h 4716"/>
                                <a:gd name="T4" fmla="*/ 0 w 680"/>
                                <a:gd name="T5" fmla="*/ 4603 h 4716"/>
                                <a:gd name="T6" fmla="*/ 114 w 680"/>
                                <a:gd name="T7" fmla="*/ 4716 h 4716"/>
                                <a:gd name="T8" fmla="*/ 566 w 680"/>
                                <a:gd name="T9" fmla="*/ 4716 h 4716"/>
                                <a:gd name="T10" fmla="*/ 680 w 680"/>
                                <a:gd name="T11" fmla="*/ 4603 h 4716"/>
                                <a:gd name="T12" fmla="*/ 680 w 680"/>
                                <a:gd name="T13" fmla="*/ 113 h 4716"/>
                                <a:gd name="T14" fmla="*/ 566 w 680"/>
                                <a:gd name="T15" fmla="*/ 0 h 4716"/>
                                <a:gd name="T16" fmla="*/ 114 w 680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0" h="4716">
                                  <a:moveTo>
                                    <a:pt x="114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4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80" y="4666"/>
                                    <a:pt x="680" y="4603"/>
                                  </a:cubicBezTo>
                                  <a:lnTo>
                                    <a:pt x="680" y="113"/>
                                  </a:lnTo>
                                  <a:cubicBezTo>
                                    <a:pt x="680" y="50"/>
                                    <a:pt x="629" y="0"/>
                                    <a:pt x="566" y="0"/>
                                  </a:cubicBezTo>
                                  <a:lnTo>
                                    <a:pt x="11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52"/>
                        <wpg:cNvGrpSpPr>
                          <a:grpSpLocks/>
                        </wpg:cNvGrpSpPr>
                        <wpg:grpSpPr bwMode="auto">
                          <a:xfrm>
                            <a:off x="7108" y="2310"/>
                            <a:ext cx="241" cy="1943"/>
                            <a:chOff x="7108" y="2310"/>
                            <a:chExt cx="241" cy="1684"/>
                          </a:xfrm>
                        </wpg:grpSpPr>
                        <wps:wsp>
                          <wps:cNvPr id="937317331" name="Freeform 3258"/>
                          <wps:cNvSpPr>
                            <a:spLocks/>
                          </wps:cNvSpPr>
                          <wps:spPr bwMode="auto">
                            <a:xfrm>
                              <a:off x="7108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6"/>
                                <a:gd name="T2" fmla="*/ 0 w 675"/>
                                <a:gd name="T3" fmla="*/ 112 h 4716"/>
                                <a:gd name="T4" fmla="*/ 0 w 675"/>
                                <a:gd name="T5" fmla="*/ 4604 h 4716"/>
                                <a:gd name="T6" fmla="*/ 113 w 675"/>
                                <a:gd name="T7" fmla="*/ 4716 h 4716"/>
                                <a:gd name="T8" fmla="*/ 563 w 675"/>
                                <a:gd name="T9" fmla="*/ 4716 h 4716"/>
                                <a:gd name="T10" fmla="*/ 675 w 675"/>
                                <a:gd name="T11" fmla="*/ 4604 h 4716"/>
                                <a:gd name="T12" fmla="*/ 675 w 675"/>
                                <a:gd name="T13" fmla="*/ 112 h 4716"/>
                                <a:gd name="T14" fmla="*/ 563 w 675"/>
                                <a:gd name="T15" fmla="*/ 0 h 4716"/>
                                <a:gd name="T16" fmla="*/ 113 w 675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2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3" y="4716"/>
                                  </a:lnTo>
                                  <a:cubicBezTo>
                                    <a:pt x="625" y="4716"/>
                                    <a:pt x="675" y="4666"/>
                                    <a:pt x="675" y="4604"/>
                                  </a:cubicBezTo>
                                  <a:lnTo>
                                    <a:pt x="675" y="112"/>
                                  </a:lnTo>
                                  <a:cubicBezTo>
                                    <a:pt x="675" y="50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32" name="Freeform 3259"/>
                          <wps:cNvSpPr>
                            <a:spLocks/>
                          </wps:cNvSpPr>
                          <wps:spPr bwMode="auto">
                            <a:xfrm>
                              <a:off x="7108" y="2310"/>
                              <a:ext cx="241" cy="1684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6"/>
                                <a:gd name="T2" fmla="*/ 0 w 675"/>
                                <a:gd name="T3" fmla="*/ 112 h 4716"/>
                                <a:gd name="T4" fmla="*/ 0 w 675"/>
                                <a:gd name="T5" fmla="*/ 4604 h 4716"/>
                                <a:gd name="T6" fmla="*/ 113 w 675"/>
                                <a:gd name="T7" fmla="*/ 4716 h 4716"/>
                                <a:gd name="T8" fmla="*/ 563 w 675"/>
                                <a:gd name="T9" fmla="*/ 4716 h 4716"/>
                                <a:gd name="T10" fmla="*/ 675 w 675"/>
                                <a:gd name="T11" fmla="*/ 4604 h 4716"/>
                                <a:gd name="T12" fmla="*/ 675 w 675"/>
                                <a:gd name="T13" fmla="*/ 112 h 4716"/>
                                <a:gd name="T14" fmla="*/ 563 w 675"/>
                                <a:gd name="T15" fmla="*/ 0 h 4716"/>
                                <a:gd name="T16" fmla="*/ 113 w 675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2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3" y="4716"/>
                                  </a:lnTo>
                                  <a:cubicBezTo>
                                    <a:pt x="625" y="4716"/>
                                    <a:pt x="675" y="4666"/>
                                    <a:pt x="675" y="4604"/>
                                  </a:cubicBezTo>
                                  <a:lnTo>
                                    <a:pt x="675" y="112"/>
                                  </a:lnTo>
                                  <a:cubicBezTo>
                                    <a:pt x="675" y="50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53"/>
                        <wpg:cNvGrpSpPr>
                          <a:grpSpLocks/>
                        </wpg:cNvGrpSpPr>
                        <wpg:grpSpPr bwMode="auto">
                          <a:xfrm>
                            <a:off x="7839" y="2310"/>
                            <a:ext cx="243" cy="1943"/>
                            <a:chOff x="7839" y="2310"/>
                            <a:chExt cx="243" cy="1684"/>
                          </a:xfrm>
                        </wpg:grpSpPr>
                        <wps:wsp>
                          <wps:cNvPr id="937317329" name="Freeform 3261"/>
                          <wps:cNvSpPr>
                            <a:spLocks/>
                          </wps:cNvSpPr>
                          <wps:spPr bwMode="auto">
                            <a:xfrm>
                              <a:off x="7839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113 w 679"/>
                                <a:gd name="T1" fmla="*/ 0 h 4716"/>
                                <a:gd name="T2" fmla="*/ 0 w 679"/>
                                <a:gd name="T3" fmla="*/ 113 h 4716"/>
                                <a:gd name="T4" fmla="*/ 0 w 679"/>
                                <a:gd name="T5" fmla="*/ 4603 h 4716"/>
                                <a:gd name="T6" fmla="*/ 113 w 679"/>
                                <a:gd name="T7" fmla="*/ 4716 h 4716"/>
                                <a:gd name="T8" fmla="*/ 566 w 679"/>
                                <a:gd name="T9" fmla="*/ 4716 h 4716"/>
                                <a:gd name="T10" fmla="*/ 679 w 679"/>
                                <a:gd name="T11" fmla="*/ 4603 h 4716"/>
                                <a:gd name="T12" fmla="*/ 679 w 679"/>
                                <a:gd name="T13" fmla="*/ 113 h 4716"/>
                                <a:gd name="T14" fmla="*/ 566 w 679"/>
                                <a:gd name="T15" fmla="*/ 0 h 4716"/>
                                <a:gd name="T16" fmla="*/ 113 w 679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9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79" y="4666"/>
                                    <a:pt x="679" y="4603"/>
                                  </a:cubicBezTo>
                                  <a:lnTo>
                                    <a:pt x="679" y="113"/>
                                  </a:lnTo>
                                  <a:cubicBezTo>
                                    <a:pt x="679" y="50"/>
                                    <a:pt x="629" y="0"/>
                                    <a:pt x="566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30" name="Freeform 3262"/>
                          <wps:cNvSpPr>
                            <a:spLocks/>
                          </wps:cNvSpPr>
                          <wps:spPr bwMode="auto">
                            <a:xfrm>
                              <a:off x="7839" y="231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113 w 679"/>
                                <a:gd name="T1" fmla="*/ 0 h 4716"/>
                                <a:gd name="T2" fmla="*/ 0 w 679"/>
                                <a:gd name="T3" fmla="*/ 113 h 4716"/>
                                <a:gd name="T4" fmla="*/ 0 w 679"/>
                                <a:gd name="T5" fmla="*/ 4603 h 4716"/>
                                <a:gd name="T6" fmla="*/ 113 w 679"/>
                                <a:gd name="T7" fmla="*/ 4716 h 4716"/>
                                <a:gd name="T8" fmla="*/ 566 w 679"/>
                                <a:gd name="T9" fmla="*/ 4716 h 4716"/>
                                <a:gd name="T10" fmla="*/ 679 w 679"/>
                                <a:gd name="T11" fmla="*/ 4603 h 4716"/>
                                <a:gd name="T12" fmla="*/ 679 w 679"/>
                                <a:gd name="T13" fmla="*/ 113 h 4716"/>
                                <a:gd name="T14" fmla="*/ 566 w 679"/>
                                <a:gd name="T15" fmla="*/ 0 h 4716"/>
                                <a:gd name="T16" fmla="*/ 113 w 679"/>
                                <a:gd name="T17" fmla="*/ 0 h 4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9" h="4716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0"/>
                                    <a:pt x="0" y="113"/>
                                  </a:cubicBezTo>
                                  <a:lnTo>
                                    <a:pt x="0" y="4603"/>
                                  </a:lnTo>
                                  <a:cubicBezTo>
                                    <a:pt x="0" y="4666"/>
                                    <a:pt x="51" y="4716"/>
                                    <a:pt x="113" y="4716"/>
                                  </a:cubicBezTo>
                                  <a:lnTo>
                                    <a:pt x="566" y="4716"/>
                                  </a:lnTo>
                                  <a:cubicBezTo>
                                    <a:pt x="629" y="4716"/>
                                    <a:pt x="679" y="4666"/>
                                    <a:pt x="679" y="4603"/>
                                  </a:cubicBezTo>
                                  <a:lnTo>
                                    <a:pt x="679" y="113"/>
                                  </a:lnTo>
                                  <a:cubicBezTo>
                                    <a:pt x="679" y="50"/>
                                    <a:pt x="629" y="0"/>
                                    <a:pt x="566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Freeform 3263"/>
                        <wps:cNvSpPr>
                          <a:spLocks noEditPoints="1"/>
                        </wps:cNvSpPr>
                        <wps:spPr bwMode="auto">
                          <a:xfrm>
                            <a:off x="7475" y="2222"/>
                            <a:ext cx="2236" cy="2433"/>
                          </a:xfrm>
                          <a:custGeom>
                            <a:avLst/>
                            <a:gdLst>
                              <a:gd name="T0" fmla="*/ 176 w 6242"/>
                              <a:gd name="T1" fmla="*/ 76 h 5904"/>
                              <a:gd name="T2" fmla="*/ 450 w 6242"/>
                              <a:gd name="T3" fmla="*/ 1 h 5904"/>
                              <a:gd name="T4" fmla="*/ 600 w 6242"/>
                              <a:gd name="T5" fmla="*/ 76 h 5904"/>
                              <a:gd name="T6" fmla="*/ 965 w 6242"/>
                              <a:gd name="T7" fmla="*/ 1 h 5904"/>
                              <a:gd name="T8" fmla="*/ 1088 w 6242"/>
                              <a:gd name="T9" fmla="*/ 76 h 5904"/>
                              <a:gd name="T10" fmla="*/ 1350 w 6242"/>
                              <a:gd name="T11" fmla="*/ 1 h 5904"/>
                              <a:gd name="T12" fmla="*/ 1350 w 6242"/>
                              <a:gd name="T13" fmla="*/ 1 h 5904"/>
                              <a:gd name="T14" fmla="*/ 1539 w 6242"/>
                              <a:gd name="T15" fmla="*/ 76 h 5904"/>
                              <a:gd name="T16" fmla="*/ 1697 w 6242"/>
                              <a:gd name="T17" fmla="*/ 6 h 5904"/>
                              <a:gd name="T18" fmla="*/ 1683 w 6242"/>
                              <a:gd name="T19" fmla="*/ 82 h 5904"/>
                              <a:gd name="T20" fmla="*/ 1687 w 6242"/>
                              <a:gd name="T21" fmla="*/ 80 h 5904"/>
                              <a:gd name="T22" fmla="*/ 1778 w 6242"/>
                              <a:gd name="T23" fmla="*/ 191 h 5904"/>
                              <a:gd name="T24" fmla="*/ 1790 w 6242"/>
                              <a:gd name="T25" fmla="*/ 332 h 5904"/>
                              <a:gd name="T26" fmla="*/ 1725 w 6242"/>
                              <a:gd name="T27" fmla="*/ 512 h 5904"/>
                              <a:gd name="T28" fmla="*/ 1730 w 6242"/>
                              <a:gd name="T29" fmla="*/ 605 h 5904"/>
                              <a:gd name="T30" fmla="*/ 1734 w 6242"/>
                              <a:gd name="T31" fmla="*/ 766 h 5904"/>
                              <a:gd name="T32" fmla="*/ 1729 w 6242"/>
                              <a:gd name="T33" fmla="*/ 939 h 5904"/>
                              <a:gd name="T34" fmla="*/ 1735 w 6242"/>
                              <a:gd name="T35" fmla="*/ 1104 h 5904"/>
                              <a:gd name="T36" fmla="*/ 1742 w 6242"/>
                              <a:gd name="T37" fmla="*/ 1193 h 5904"/>
                              <a:gd name="T38" fmla="*/ 1841 w 6242"/>
                              <a:gd name="T39" fmla="*/ 1479 h 5904"/>
                              <a:gd name="T40" fmla="*/ 1782 w 6242"/>
                              <a:gd name="T41" fmla="*/ 1636 h 5904"/>
                              <a:gd name="T42" fmla="*/ 1874 w 6242"/>
                              <a:gd name="T43" fmla="*/ 1776 h 5904"/>
                              <a:gd name="T44" fmla="*/ 1935 w 6242"/>
                              <a:gd name="T45" fmla="*/ 2063 h 5904"/>
                              <a:gd name="T46" fmla="*/ 1977 w 6242"/>
                              <a:gd name="T47" fmla="*/ 2209 h 5904"/>
                              <a:gd name="T48" fmla="*/ 2008 w 6242"/>
                              <a:gd name="T49" fmla="*/ 2358 h 5904"/>
                              <a:gd name="T50" fmla="*/ 1971 w 6242"/>
                              <a:gd name="T51" fmla="*/ 2592 h 5904"/>
                              <a:gd name="T52" fmla="*/ 2056 w 6242"/>
                              <a:gd name="T53" fmla="*/ 2656 h 5904"/>
                              <a:gd name="T54" fmla="*/ 2027 w 6242"/>
                              <a:gd name="T55" fmla="*/ 2998 h 5904"/>
                              <a:gd name="T56" fmla="*/ 2135 w 6242"/>
                              <a:gd name="T57" fmla="*/ 3251 h 5904"/>
                              <a:gd name="T58" fmla="*/ 2087 w 6242"/>
                              <a:gd name="T59" fmla="*/ 3483 h 5904"/>
                              <a:gd name="T60" fmla="*/ 2194 w 6242"/>
                              <a:gd name="T61" fmla="*/ 3766 h 5904"/>
                              <a:gd name="T62" fmla="*/ 2134 w 6242"/>
                              <a:gd name="T63" fmla="*/ 3905 h 5904"/>
                              <a:gd name="T64" fmla="*/ 2234 w 6242"/>
                              <a:gd name="T65" fmla="*/ 4147 h 5904"/>
                              <a:gd name="T66" fmla="*/ 2247 w 6242"/>
                              <a:gd name="T67" fmla="*/ 4305 h 5904"/>
                              <a:gd name="T68" fmla="*/ 2259 w 6242"/>
                              <a:gd name="T69" fmla="*/ 4489 h 5904"/>
                              <a:gd name="T70" fmla="*/ 2267 w 6242"/>
                              <a:gd name="T71" fmla="*/ 4631 h 5904"/>
                              <a:gd name="T72" fmla="*/ 2265 w 6242"/>
                              <a:gd name="T73" fmla="*/ 4794 h 5904"/>
                              <a:gd name="T74" fmla="*/ 2195 w 6242"/>
                              <a:gd name="T75" fmla="*/ 4752 h 5904"/>
                              <a:gd name="T76" fmla="*/ 2200 w 6242"/>
                              <a:gd name="T77" fmla="*/ 4952 h 5904"/>
                              <a:gd name="T78" fmla="*/ 2311 w 6242"/>
                              <a:gd name="T79" fmla="*/ 5120 h 5904"/>
                              <a:gd name="T80" fmla="*/ 2479 w 6242"/>
                              <a:gd name="T81" fmla="*/ 5126 h 5904"/>
                              <a:gd name="T82" fmla="*/ 2552 w 6242"/>
                              <a:gd name="T83" fmla="*/ 5239 h 5904"/>
                              <a:gd name="T84" fmla="*/ 2825 w 6242"/>
                              <a:gd name="T85" fmla="*/ 5260 h 5904"/>
                              <a:gd name="T86" fmla="*/ 3015 w 6242"/>
                              <a:gd name="T87" fmla="*/ 5402 h 5904"/>
                              <a:gd name="T88" fmla="*/ 3109 w 6242"/>
                              <a:gd name="T89" fmla="*/ 5352 h 5904"/>
                              <a:gd name="T90" fmla="*/ 3450 w 6242"/>
                              <a:gd name="T91" fmla="*/ 5525 h 5904"/>
                              <a:gd name="T92" fmla="*/ 3687 w 6242"/>
                              <a:gd name="T93" fmla="*/ 5507 h 5904"/>
                              <a:gd name="T94" fmla="*/ 3816 w 6242"/>
                              <a:gd name="T95" fmla="*/ 5613 h 5904"/>
                              <a:gd name="T96" fmla="*/ 4186 w 6242"/>
                              <a:gd name="T97" fmla="*/ 5683 h 5904"/>
                              <a:gd name="T98" fmla="*/ 4450 w 6242"/>
                              <a:gd name="T99" fmla="*/ 5651 h 5904"/>
                              <a:gd name="T100" fmla="*/ 4631 w 6242"/>
                              <a:gd name="T101" fmla="*/ 5754 h 5904"/>
                              <a:gd name="T102" fmla="*/ 4706 w 6242"/>
                              <a:gd name="T103" fmla="*/ 5765 h 5904"/>
                              <a:gd name="T104" fmla="*/ 5029 w 6242"/>
                              <a:gd name="T105" fmla="*/ 5728 h 5904"/>
                              <a:gd name="T106" fmla="*/ 5192 w 6242"/>
                              <a:gd name="T107" fmla="*/ 5820 h 5904"/>
                              <a:gd name="T108" fmla="*/ 5460 w 6242"/>
                              <a:gd name="T109" fmla="*/ 5771 h 5904"/>
                              <a:gd name="T110" fmla="*/ 5677 w 6242"/>
                              <a:gd name="T111" fmla="*/ 5867 h 5904"/>
                              <a:gd name="T112" fmla="*/ 5759 w 6242"/>
                              <a:gd name="T113" fmla="*/ 5800 h 5904"/>
                              <a:gd name="T114" fmla="*/ 6057 w 6242"/>
                              <a:gd name="T115" fmla="*/ 5826 h 5904"/>
                              <a:gd name="T116" fmla="*/ 6059 w 6242"/>
                              <a:gd name="T117" fmla="*/ 5901 h 5904"/>
                              <a:gd name="T118" fmla="*/ 6208 w 6242"/>
                              <a:gd name="T119" fmla="*/ 5902 h 59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6242" h="5904">
                                <a:moveTo>
                                  <a:pt x="0" y="1"/>
                                </a:moveTo>
                                <a:lnTo>
                                  <a:pt x="75" y="1"/>
                                </a:lnTo>
                                <a:lnTo>
                                  <a:pt x="75" y="76"/>
                                </a:lnTo>
                                <a:lnTo>
                                  <a:pt x="0" y="76"/>
                                </a:lnTo>
                                <a:lnTo>
                                  <a:pt x="0" y="1"/>
                                </a:lnTo>
                                <a:close/>
                                <a:moveTo>
                                  <a:pt x="150" y="1"/>
                                </a:moveTo>
                                <a:lnTo>
                                  <a:pt x="176" y="1"/>
                                </a:lnTo>
                                <a:lnTo>
                                  <a:pt x="225" y="1"/>
                                </a:lnTo>
                                <a:lnTo>
                                  <a:pt x="225" y="76"/>
                                </a:lnTo>
                                <a:lnTo>
                                  <a:pt x="176" y="76"/>
                                </a:lnTo>
                                <a:lnTo>
                                  <a:pt x="150" y="76"/>
                                </a:lnTo>
                                <a:lnTo>
                                  <a:pt x="150" y="1"/>
                                </a:lnTo>
                                <a:close/>
                                <a:moveTo>
                                  <a:pt x="300" y="1"/>
                                </a:moveTo>
                                <a:lnTo>
                                  <a:pt x="348" y="1"/>
                                </a:lnTo>
                                <a:lnTo>
                                  <a:pt x="375" y="1"/>
                                </a:lnTo>
                                <a:lnTo>
                                  <a:pt x="375" y="76"/>
                                </a:lnTo>
                                <a:lnTo>
                                  <a:pt x="348" y="76"/>
                                </a:lnTo>
                                <a:lnTo>
                                  <a:pt x="300" y="76"/>
                                </a:lnTo>
                                <a:lnTo>
                                  <a:pt x="300" y="1"/>
                                </a:lnTo>
                                <a:close/>
                                <a:moveTo>
                                  <a:pt x="450" y="1"/>
                                </a:moveTo>
                                <a:lnTo>
                                  <a:pt x="516" y="1"/>
                                </a:lnTo>
                                <a:lnTo>
                                  <a:pt x="525" y="1"/>
                                </a:lnTo>
                                <a:lnTo>
                                  <a:pt x="525" y="76"/>
                                </a:lnTo>
                                <a:lnTo>
                                  <a:pt x="516" y="76"/>
                                </a:lnTo>
                                <a:lnTo>
                                  <a:pt x="450" y="76"/>
                                </a:lnTo>
                                <a:lnTo>
                                  <a:pt x="450" y="1"/>
                                </a:lnTo>
                                <a:close/>
                                <a:moveTo>
                                  <a:pt x="600" y="1"/>
                                </a:moveTo>
                                <a:lnTo>
                                  <a:pt x="675" y="1"/>
                                </a:lnTo>
                                <a:lnTo>
                                  <a:pt x="675" y="76"/>
                                </a:lnTo>
                                <a:lnTo>
                                  <a:pt x="600" y="76"/>
                                </a:lnTo>
                                <a:lnTo>
                                  <a:pt x="600" y="1"/>
                                </a:lnTo>
                                <a:close/>
                                <a:moveTo>
                                  <a:pt x="750" y="1"/>
                                </a:moveTo>
                                <a:lnTo>
                                  <a:pt x="753" y="1"/>
                                </a:lnTo>
                                <a:lnTo>
                                  <a:pt x="825" y="1"/>
                                </a:lnTo>
                                <a:lnTo>
                                  <a:pt x="825" y="76"/>
                                </a:lnTo>
                                <a:lnTo>
                                  <a:pt x="753" y="76"/>
                                </a:lnTo>
                                <a:lnTo>
                                  <a:pt x="750" y="76"/>
                                </a:lnTo>
                                <a:lnTo>
                                  <a:pt x="750" y="1"/>
                                </a:lnTo>
                                <a:close/>
                                <a:moveTo>
                                  <a:pt x="900" y="1"/>
                                </a:moveTo>
                                <a:lnTo>
                                  <a:pt x="965" y="1"/>
                                </a:lnTo>
                                <a:lnTo>
                                  <a:pt x="975" y="1"/>
                                </a:lnTo>
                                <a:lnTo>
                                  <a:pt x="975" y="76"/>
                                </a:lnTo>
                                <a:lnTo>
                                  <a:pt x="965" y="76"/>
                                </a:lnTo>
                                <a:lnTo>
                                  <a:pt x="900" y="76"/>
                                </a:lnTo>
                                <a:lnTo>
                                  <a:pt x="900" y="1"/>
                                </a:lnTo>
                                <a:close/>
                                <a:moveTo>
                                  <a:pt x="1050" y="1"/>
                                </a:moveTo>
                                <a:lnTo>
                                  <a:pt x="1088" y="1"/>
                                </a:lnTo>
                                <a:lnTo>
                                  <a:pt x="1125" y="1"/>
                                </a:lnTo>
                                <a:lnTo>
                                  <a:pt x="1125" y="76"/>
                                </a:lnTo>
                                <a:lnTo>
                                  <a:pt x="1088" y="76"/>
                                </a:lnTo>
                                <a:lnTo>
                                  <a:pt x="1050" y="76"/>
                                </a:lnTo>
                                <a:lnTo>
                                  <a:pt x="1050" y="1"/>
                                </a:lnTo>
                                <a:close/>
                                <a:moveTo>
                                  <a:pt x="1200" y="1"/>
                                </a:moveTo>
                                <a:lnTo>
                                  <a:pt x="1238" y="1"/>
                                </a:lnTo>
                                <a:lnTo>
                                  <a:pt x="1275" y="1"/>
                                </a:lnTo>
                                <a:lnTo>
                                  <a:pt x="1275" y="76"/>
                                </a:lnTo>
                                <a:lnTo>
                                  <a:pt x="1238" y="76"/>
                                </a:lnTo>
                                <a:lnTo>
                                  <a:pt x="1200" y="76"/>
                                </a:lnTo>
                                <a:lnTo>
                                  <a:pt x="1200" y="1"/>
                                </a:lnTo>
                                <a:close/>
                                <a:moveTo>
                                  <a:pt x="1350" y="1"/>
                                </a:moveTo>
                                <a:lnTo>
                                  <a:pt x="1372" y="1"/>
                                </a:lnTo>
                                <a:lnTo>
                                  <a:pt x="1395" y="1"/>
                                </a:lnTo>
                                <a:lnTo>
                                  <a:pt x="1416" y="1"/>
                                </a:lnTo>
                                <a:lnTo>
                                  <a:pt x="1425" y="1"/>
                                </a:lnTo>
                                <a:lnTo>
                                  <a:pt x="1425" y="76"/>
                                </a:lnTo>
                                <a:lnTo>
                                  <a:pt x="1416" y="76"/>
                                </a:lnTo>
                                <a:lnTo>
                                  <a:pt x="1395" y="76"/>
                                </a:lnTo>
                                <a:lnTo>
                                  <a:pt x="1372" y="76"/>
                                </a:lnTo>
                                <a:lnTo>
                                  <a:pt x="1350" y="76"/>
                                </a:lnTo>
                                <a:lnTo>
                                  <a:pt x="1350" y="1"/>
                                </a:lnTo>
                                <a:close/>
                                <a:moveTo>
                                  <a:pt x="1500" y="1"/>
                                </a:moveTo>
                                <a:lnTo>
                                  <a:pt x="1513" y="1"/>
                                </a:lnTo>
                                <a:lnTo>
                                  <a:pt x="1539" y="1"/>
                                </a:lnTo>
                                <a:lnTo>
                                  <a:pt x="1552" y="1"/>
                                </a:lnTo>
                                <a:lnTo>
                                  <a:pt x="1564" y="1"/>
                                </a:lnTo>
                                <a:lnTo>
                                  <a:pt x="1573" y="0"/>
                                </a:lnTo>
                                <a:lnTo>
                                  <a:pt x="1578" y="75"/>
                                </a:lnTo>
                                <a:lnTo>
                                  <a:pt x="1566" y="76"/>
                                </a:lnTo>
                                <a:lnTo>
                                  <a:pt x="1554" y="76"/>
                                </a:lnTo>
                                <a:lnTo>
                                  <a:pt x="1539" y="76"/>
                                </a:lnTo>
                                <a:lnTo>
                                  <a:pt x="1513" y="76"/>
                                </a:lnTo>
                                <a:lnTo>
                                  <a:pt x="1500" y="76"/>
                                </a:lnTo>
                                <a:lnTo>
                                  <a:pt x="1500" y="1"/>
                                </a:lnTo>
                                <a:close/>
                                <a:moveTo>
                                  <a:pt x="1662" y="2"/>
                                </a:moveTo>
                                <a:lnTo>
                                  <a:pt x="1668" y="4"/>
                                </a:lnTo>
                                <a:lnTo>
                                  <a:pt x="1676" y="6"/>
                                </a:lnTo>
                                <a:lnTo>
                                  <a:pt x="1668" y="5"/>
                                </a:lnTo>
                                <a:lnTo>
                                  <a:pt x="1679" y="5"/>
                                </a:lnTo>
                                <a:lnTo>
                                  <a:pt x="1689" y="5"/>
                                </a:lnTo>
                                <a:cubicBezTo>
                                  <a:pt x="1692" y="6"/>
                                  <a:pt x="1694" y="6"/>
                                  <a:pt x="1697" y="6"/>
                                </a:cubicBezTo>
                                <a:lnTo>
                                  <a:pt x="1706" y="9"/>
                                </a:lnTo>
                                <a:cubicBezTo>
                                  <a:pt x="1710" y="9"/>
                                  <a:pt x="1713" y="11"/>
                                  <a:pt x="1715" y="12"/>
                                </a:cubicBezTo>
                                <a:lnTo>
                                  <a:pt x="1720" y="15"/>
                                </a:lnTo>
                                <a:cubicBezTo>
                                  <a:pt x="1723" y="16"/>
                                  <a:pt x="1725" y="17"/>
                                  <a:pt x="1727" y="19"/>
                                </a:cubicBezTo>
                                <a:lnTo>
                                  <a:pt x="1731" y="23"/>
                                </a:lnTo>
                                <a:cubicBezTo>
                                  <a:pt x="1733" y="24"/>
                                  <a:pt x="1735" y="26"/>
                                  <a:pt x="1736" y="28"/>
                                </a:cubicBezTo>
                                <a:lnTo>
                                  <a:pt x="1741" y="33"/>
                                </a:lnTo>
                                <a:cubicBezTo>
                                  <a:pt x="1742" y="35"/>
                                  <a:pt x="1743" y="37"/>
                                  <a:pt x="1744" y="38"/>
                                </a:cubicBezTo>
                                <a:lnTo>
                                  <a:pt x="1748" y="45"/>
                                </a:lnTo>
                                <a:lnTo>
                                  <a:pt x="1683" y="82"/>
                                </a:lnTo>
                                <a:lnTo>
                                  <a:pt x="1679" y="75"/>
                                </a:lnTo>
                                <a:lnTo>
                                  <a:pt x="1683" y="81"/>
                                </a:lnTo>
                                <a:lnTo>
                                  <a:pt x="1678" y="75"/>
                                </a:lnTo>
                                <a:lnTo>
                                  <a:pt x="1683" y="80"/>
                                </a:lnTo>
                                <a:lnTo>
                                  <a:pt x="1679" y="77"/>
                                </a:lnTo>
                                <a:lnTo>
                                  <a:pt x="1685" y="81"/>
                                </a:lnTo>
                                <a:lnTo>
                                  <a:pt x="1681" y="78"/>
                                </a:lnTo>
                                <a:lnTo>
                                  <a:pt x="1690" y="82"/>
                                </a:lnTo>
                                <a:lnTo>
                                  <a:pt x="1680" y="80"/>
                                </a:lnTo>
                                <a:lnTo>
                                  <a:pt x="1687" y="80"/>
                                </a:lnTo>
                                <a:lnTo>
                                  <a:pt x="1676" y="80"/>
                                </a:lnTo>
                                <a:lnTo>
                                  <a:pt x="1665" y="80"/>
                                </a:lnTo>
                                <a:cubicBezTo>
                                  <a:pt x="1662" y="80"/>
                                  <a:pt x="1659" y="79"/>
                                  <a:pt x="1656" y="78"/>
                                </a:cubicBezTo>
                                <a:lnTo>
                                  <a:pt x="1642" y="74"/>
                                </a:lnTo>
                                <a:lnTo>
                                  <a:pt x="1637" y="72"/>
                                </a:lnTo>
                                <a:lnTo>
                                  <a:pt x="1662" y="2"/>
                                </a:lnTo>
                                <a:close/>
                                <a:moveTo>
                                  <a:pt x="1771" y="130"/>
                                </a:moveTo>
                                <a:lnTo>
                                  <a:pt x="1772" y="134"/>
                                </a:lnTo>
                                <a:lnTo>
                                  <a:pt x="1775" y="161"/>
                                </a:lnTo>
                                <a:lnTo>
                                  <a:pt x="1778" y="191"/>
                                </a:lnTo>
                                <a:lnTo>
                                  <a:pt x="1780" y="207"/>
                                </a:lnTo>
                                <a:lnTo>
                                  <a:pt x="1705" y="214"/>
                                </a:lnTo>
                                <a:lnTo>
                                  <a:pt x="1704" y="199"/>
                                </a:lnTo>
                                <a:lnTo>
                                  <a:pt x="1701" y="170"/>
                                </a:lnTo>
                                <a:lnTo>
                                  <a:pt x="1698" y="146"/>
                                </a:lnTo>
                                <a:lnTo>
                                  <a:pt x="1697" y="142"/>
                                </a:lnTo>
                                <a:lnTo>
                                  <a:pt x="1771" y="130"/>
                                </a:lnTo>
                                <a:close/>
                                <a:moveTo>
                                  <a:pt x="1786" y="282"/>
                                </a:moveTo>
                                <a:lnTo>
                                  <a:pt x="1787" y="294"/>
                                </a:lnTo>
                                <a:lnTo>
                                  <a:pt x="1790" y="332"/>
                                </a:lnTo>
                                <a:lnTo>
                                  <a:pt x="1792" y="357"/>
                                </a:lnTo>
                                <a:lnTo>
                                  <a:pt x="1717" y="362"/>
                                </a:lnTo>
                                <a:lnTo>
                                  <a:pt x="1715" y="337"/>
                                </a:lnTo>
                                <a:lnTo>
                                  <a:pt x="1713" y="300"/>
                                </a:lnTo>
                                <a:lnTo>
                                  <a:pt x="1712" y="288"/>
                                </a:lnTo>
                                <a:lnTo>
                                  <a:pt x="1786" y="282"/>
                                </a:lnTo>
                                <a:close/>
                                <a:moveTo>
                                  <a:pt x="1796" y="432"/>
                                </a:moveTo>
                                <a:lnTo>
                                  <a:pt x="1797" y="450"/>
                                </a:lnTo>
                                <a:lnTo>
                                  <a:pt x="1800" y="507"/>
                                </a:lnTo>
                                <a:lnTo>
                                  <a:pt x="1725" y="512"/>
                                </a:lnTo>
                                <a:lnTo>
                                  <a:pt x="1722" y="454"/>
                                </a:lnTo>
                                <a:lnTo>
                                  <a:pt x="1721" y="437"/>
                                </a:lnTo>
                                <a:lnTo>
                                  <a:pt x="1796" y="432"/>
                                </a:lnTo>
                                <a:close/>
                                <a:moveTo>
                                  <a:pt x="1804" y="583"/>
                                </a:moveTo>
                                <a:lnTo>
                                  <a:pt x="1805" y="601"/>
                                </a:lnTo>
                                <a:lnTo>
                                  <a:pt x="1806" y="634"/>
                                </a:lnTo>
                                <a:lnTo>
                                  <a:pt x="1807" y="658"/>
                                </a:lnTo>
                                <a:lnTo>
                                  <a:pt x="1732" y="661"/>
                                </a:lnTo>
                                <a:lnTo>
                                  <a:pt x="1732" y="638"/>
                                </a:lnTo>
                                <a:lnTo>
                                  <a:pt x="1730" y="605"/>
                                </a:lnTo>
                                <a:lnTo>
                                  <a:pt x="1729" y="586"/>
                                </a:lnTo>
                                <a:lnTo>
                                  <a:pt x="1804" y="583"/>
                                </a:lnTo>
                                <a:close/>
                                <a:moveTo>
                                  <a:pt x="1809" y="734"/>
                                </a:moveTo>
                                <a:lnTo>
                                  <a:pt x="1809" y="744"/>
                                </a:lnTo>
                                <a:lnTo>
                                  <a:pt x="1809" y="767"/>
                                </a:lnTo>
                                <a:lnTo>
                                  <a:pt x="1807" y="810"/>
                                </a:lnTo>
                                <a:lnTo>
                                  <a:pt x="1807" y="811"/>
                                </a:lnTo>
                                <a:lnTo>
                                  <a:pt x="1732" y="808"/>
                                </a:lnTo>
                                <a:lnTo>
                                  <a:pt x="1732" y="807"/>
                                </a:lnTo>
                                <a:lnTo>
                                  <a:pt x="1734" y="766"/>
                                </a:lnTo>
                                <a:lnTo>
                                  <a:pt x="1734" y="744"/>
                                </a:lnTo>
                                <a:lnTo>
                                  <a:pt x="1734" y="734"/>
                                </a:lnTo>
                                <a:lnTo>
                                  <a:pt x="1809" y="734"/>
                                </a:lnTo>
                                <a:close/>
                                <a:moveTo>
                                  <a:pt x="1804" y="885"/>
                                </a:moveTo>
                                <a:lnTo>
                                  <a:pt x="1804" y="893"/>
                                </a:lnTo>
                                <a:lnTo>
                                  <a:pt x="1804" y="915"/>
                                </a:lnTo>
                                <a:lnTo>
                                  <a:pt x="1804" y="939"/>
                                </a:lnTo>
                                <a:lnTo>
                                  <a:pt x="1804" y="959"/>
                                </a:lnTo>
                                <a:lnTo>
                                  <a:pt x="1729" y="959"/>
                                </a:lnTo>
                                <a:lnTo>
                                  <a:pt x="1729" y="939"/>
                                </a:lnTo>
                                <a:lnTo>
                                  <a:pt x="1729" y="913"/>
                                </a:lnTo>
                                <a:lnTo>
                                  <a:pt x="1729" y="890"/>
                                </a:lnTo>
                                <a:lnTo>
                                  <a:pt x="1729" y="883"/>
                                </a:lnTo>
                                <a:lnTo>
                                  <a:pt x="1804" y="885"/>
                                </a:lnTo>
                                <a:close/>
                                <a:moveTo>
                                  <a:pt x="1806" y="1032"/>
                                </a:moveTo>
                                <a:lnTo>
                                  <a:pt x="1808" y="1060"/>
                                </a:lnTo>
                                <a:lnTo>
                                  <a:pt x="1810" y="1099"/>
                                </a:lnTo>
                                <a:lnTo>
                                  <a:pt x="1811" y="1107"/>
                                </a:lnTo>
                                <a:lnTo>
                                  <a:pt x="1736" y="1111"/>
                                </a:lnTo>
                                <a:lnTo>
                                  <a:pt x="1735" y="1104"/>
                                </a:lnTo>
                                <a:lnTo>
                                  <a:pt x="1733" y="1064"/>
                                </a:lnTo>
                                <a:lnTo>
                                  <a:pt x="1731" y="1036"/>
                                </a:lnTo>
                                <a:lnTo>
                                  <a:pt x="1806" y="1032"/>
                                </a:lnTo>
                                <a:close/>
                                <a:moveTo>
                                  <a:pt x="1816" y="1181"/>
                                </a:moveTo>
                                <a:lnTo>
                                  <a:pt x="1816" y="1188"/>
                                </a:lnTo>
                                <a:lnTo>
                                  <a:pt x="1820" y="1237"/>
                                </a:lnTo>
                                <a:lnTo>
                                  <a:pt x="1821" y="1255"/>
                                </a:lnTo>
                                <a:lnTo>
                                  <a:pt x="1747" y="1262"/>
                                </a:lnTo>
                                <a:lnTo>
                                  <a:pt x="1745" y="1242"/>
                                </a:lnTo>
                                <a:lnTo>
                                  <a:pt x="1742" y="1193"/>
                                </a:lnTo>
                                <a:lnTo>
                                  <a:pt x="1741" y="1187"/>
                                </a:lnTo>
                                <a:lnTo>
                                  <a:pt x="1816" y="1181"/>
                                </a:lnTo>
                                <a:close/>
                                <a:moveTo>
                                  <a:pt x="1828" y="1330"/>
                                </a:moveTo>
                                <a:lnTo>
                                  <a:pt x="1828" y="1340"/>
                                </a:lnTo>
                                <a:lnTo>
                                  <a:pt x="1834" y="1405"/>
                                </a:lnTo>
                                <a:lnTo>
                                  <a:pt x="1759" y="1411"/>
                                </a:lnTo>
                                <a:lnTo>
                                  <a:pt x="1754" y="1346"/>
                                </a:lnTo>
                                <a:lnTo>
                                  <a:pt x="1753" y="1336"/>
                                </a:lnTo>
                                <a:lnTo>
                                  <a:pt x="1828" y="1330"/>
                                </a:lnTo>
                                <a:close/>
                                <a:moveTo>
                                  <a:pt x="1841" y="1479"/>
                                </a:moveTo>
                                <a:lnTo>
                                  <a:pt x="1848" y="1554"/>
                                </a:lnTo>
                                <a:lnTo>
                                  <a:pt x="1774" y="1561"/>
                                </a:lnTo>
                                <a:lnTo>
                                  <a:pt x="1766" y="1486"/>
                                </a:lnTo>
                                <a:lnTo>
                                  <a:pt x="1841" y="1479"/>
                                </a:lnTo>
                                <a:close/>
                                <a:moveTo>
                                  <a:pt x="1856" y="1628"/>
                                </a:moveTo>
                                <a:lnTo>
                                  <a:pt x="1860" y="1663"/>
                                </a:lnTo>
                                <a:lnTo>
                                  <a:pt x="1865" y="1702"/>
                                </a:lnTo>
                                <a:lnTo>
                                  <a:pt x="1790" y="1711"/>
                                </a:lnTo>
                                <a:lnTo>
                                  <a:pt x="1785" y="1671"/>
                                </a:lnTo>
                                <a:lnTo>
                                  <a:pt x="1782" y="1636"/>
                                </a:lnTo>
                                <a:lnTo>
                                  <a:pt x="1856" y="1628"/>
                                </a:lnTo>
                                <a:close/>
                                <a:moveTo>
                                  <a:pt x="1874" y="1776"/>
                                </a:moveTo>
                                <a:lnTo>
                                  <a:pt x="1878" y="1804"/>
                                </a:lnTo>
                                <a:lnTo>
                                  <a:pt x="1884" y="1844"/>
                                </a:lnTo>
                                <a:lnTo>
                                  <a:pt x="1884" y="1849"/>
                                </a:lnTo>
                                <a:lnTo>
                                  <a:pt x="1810" y="1861"/>
                                </a:lnTo>
                                <a:lnTo>
                                  <a:pt x="1809" y="1855"/>
                                </a:lnTo>
                                <a:lnTo>
                                  <a:pt x="1803" y="1814"/>
                                </a:lnTo>
                                <a:lnTo>
                                  <a:pt x="1800" y="1786"/>
                                </a:lnTo>
                                <a:lnTo>
                                  <a:pt x="1874" y="1776"/>
                                </a:lnTo>
                                <a:close/>
                                <a:moveTo>
                                  <a:pt x="1898" y="1921"/>
                                </a:moveTo>
                                <a:lnTo>
                                  <a:pt x="1903" y="1945"/>
                                </a:lnTo>
                                <a:lnTo>
                                  <a:pt x="1909" y="1973"/>
                                </a:lnTo>
                                <a:lnTo>
                                  <a:pt x="1914" y="1993"/>
                                </a:lnTo>
                                <a:lnTo>
                                  <a:pt x="1842" y="2011"/>
                                </a:lnTo>
                                <a:lnTo>
                                  <a:pt x="1836" y="1991"/>
                                </a:lnTo>
                                <a:lnTo>
                                  <a:pt x="1829" y="1961"/>
                                </a:lnTo>
                                <a:lnTo>
                                  <a:pt x="1824" y="1937"/>
                                </a:lnTo>
                                <a:lnTo>
                                  <a:pt x="1898" y="1921"/>
                                </a:lnTo>
                                <a:close/>
                                <a:moveTo>
                                  <a:pt x="1935" y="2063"/>
                                </a:moveTo>
                                <a:lnTo>
                                  <a:pt x="1938" y="2075"/>
                                </a:lnTo>
                                <a:lnTo>
                                  <a:pt x="1954" y="2125"/>
                                </a:lnTo>
                                <a:lnTo>
                                  <a:pt x="1957" y="2135"/>
                                </a:lnTo>
                                <a:lnTo>
                                  <a:pt x="1885" y="2156"/>
                                </a:lnTo>
                                <a:lnTo>
                                  <a:pt x="1882" y="2146"/>
                                </a:lnTo>
                                <a:lnTo>
                                  <a:pt x="1867" y="2096"/>
                                </a:lnTo>
                                <a:lnTo>
                                  <a:pt x="1863" y="2085"/>
                                </a:lnTo>
                                <a:lnTo>
                                  <a:pt x="1935" y="2063"/>
                                </a:lnTo>
                                <a:close/>
                                <a:moveTo>
                                  <a:pt x="1977" y="2208"/>
                                </a:moveTo>
                                <a:lnTo>
                                  <a:pt x="1977" y="2209"/>
                                </a:lnTo>
                                <a:lnTo>
                                  <a:pt x="1985" y="2241"/>
                                </a:lnTo>
                                <a:lnTo>
                                  <a:pt x="1993" y="2276"/>
                                </a:lnTo>
                                <a:lnTo>
                                  <a:pt x="1994" y="2284"/>
                                </a:lnTo>
                                <a:lnTo>
                                  <a:pt x="1921" y="2298"/>
                                </a:lnTo>
                                <a:lnTo>
                                  <a:pt x="1919" y="2292"/>
                                </a:lnTo>
                                <a:lnTo>
                                  <a:pt x="1912" y="2258"/>
                                </a:lnTo>
                                <a:lnTo>
                                  <a:pt x="1905" y="2228"/>
                                </a:lnTo>
                                <a:lnTo>
                                  <a:pt x="1977" y="2208"/>
                                </a:lnTo>
                                <a:close/>
                                <a:moveTo>
                                  <a:pt x="2008" y="2358"/>
                                </a:moveTo>
                                <a:lnTo>
                                  <a:pt x="2015" y="2396"/>
                                </a:lnTo>
                                <a:lnTo>
                                  <a:pt x="2021" y="2433"/>
                                </a:lnTo>
                                <a:lnTo>
                                  <a:pt x="1947" y="2445"/>
                                </a:lnTo>
                                <a:lnTo>
                                  <a:pt x="1941" y="2409"/>
                                </a:lnTo>
                                <a:lnTo>
                                  <a:pt x="1934" y="2371"/>
                                </a:lnTo>
                                <a:lnTo>
                                  <a:pt x="2008" y="2358"/>
                                </a:lnTo>
                                <a:close/>
                                <a:moveTo>
                                  <a:pt x="2033" y="2507"/>
                                </a:moveTo>
                                <a:lnTo>
                                  <a:pt x="2044" y="2575"/>
                                </a:lnTo>
                                <a:lnTo>
                                  <a:pt x="2045" y="2581"/>
                                </a:lnTo>
                                <a:lnTo>
                                  <a:pt x="1971" y="2592"/>
                                </a:lnTo>
                                <a:lnTo>
                                  <a:pt x="1970" y="2587"/>
                                </a:lnTo>
                                <a:lnTo>
                                  <a:pt x="1959" y="2519"/>
                                </a:lnTo>
                                <a:lnTo>
                                  <a:pt x="2033" y="2507"/>
                                </a:lnTo>
                                <a:close/>
                                <a:moveTo>
                                  <a:pt x="2056" y="2656"/>
                                </a:moveTo>
                                <a:lnTo>
                                  <a:pt x="2058" y="2673"/>
                                </a:lnTo>
                                <a:lnTo>
                                  <a:pt x="2066" y="2730"/>
                                </a:lnTo>
                                <a:lnTo>
                                  <a:pt x="1992" y="2740"/>
                                </a:lnTo>
                                <a:lnTo>
                                  <a:pt x="1984" y="2684"/>
                                </a:lnTo>
                                <a:lnTo>
                                  <a:pt x="1982" y="2666"/>
                                </a:lnTo>
                                <a:lnTo>
                                  <a:pt x="2056" y="2656"/>
                                </a:lnTo>
                                <a:close/>
                                <a:moveTo>
                                  <a:pt x="2077" y="2804"/>
                                </a:moveTo>
                                <a:lnTo>
                                  <a:pt x="2087" y="2879"/>
                                </a:lnTo>
                                <a:lnTo>
                                  <a:pt x="2013" y="2889"/>
                                </a:lnTo>
                                <a:lnTo>
                                  <a:pt x="2002" y="2815"/>
                                </a:lnTo>
                                <a:lnTo>
                                  <a:pt x="2077" y="2804"/>
                                </a:lnTo>
                                <a:close/>
                                <a:moveTo>
                                  <a:pt x="2097" y="2953"/>
                                </a:moveTo>
                                <a:lnTo>
                                  <a:pt x="2102" y="2989"/>
                                </a:lnTo>
                                <a:lnTo>
                                  <a:pt x="2107" y="3028"/>
                                </a:lnTo>
                                <a:lnTo>
                                  <a:pt x="2032" y="3037"/>
                                </a:lnTo>
                                <a:lnTo>
                                  <a:pt x="2027" y="2998"/>
                                </a:lnTo>
                                <a:lnTo>
                                  <a:pt x="2023" y="2963"/>
                                </a:lnTo>
                                <a:lnTo>
                                  <a:pt x="2097" y="2953"/>
                                </a:lnTo>
                                <a:close/>
                                <a:moveTo>
                                  <a:pt x="2116" y="3102"/>
                                </a:moveTo>
                                <a:lnTo>
                                  <a:pt x="2124" y="3159"/>
                                </a:lnTo>
                                <a:lnTo>
                                  <a:pt x="2126" y="3177"/>
                                </a:lnTo>
                                <a:lnTo>
                                  <a:pt x="2051" y="3186"/>
                                </a:lnTo>
                                <a:lnTo>
                                  <a:pt x="2049" y="3168"/>
                                </a:lnTo>
                                <a:lnTo>
                                  <a:pt x="2042" y="3112"/>
                                </a:lnTo>
                                <a:lnTo>
                                  <a:pt x="2116" y="3102"/>
                                </a:lnTo>
                                <a:close/>
                                <a:moveTo>
                                  <a:pt x="2135" y="3251"/>
                                </a:moveTo>
                                <a:lnTo>
                                  <a:pt x="2139" y="3285"/>
                                </a:lnTo>
                                <a:lnTo>
                                  <a:pt x="2144" y="3326"/>
                                </a:lnTo>
                                <a:lnTo>
                                  <a:pt x="2070" y="3335"/>
                                </a:lnTo>
                                <a:lnTo>
                                  <a:pt x="2065" y="3294"/>
                                </a:lnTo>
                                <a:lnTo>
                                  <a:pt x="2061" y="3260"/>
                                </a:lnTo>
                                <a:lnTo>
                                  <a:pt x="2135" y="3251"/>
                                </a:lnTo>
                                <a:close/>
                                <a:moveTo>
                                  <a:pt x="2153" y="3400"/>
                                </a:moveTo>
                                <a:lnTo>
                                  <a:pt x="2155" y="3419"/>
                                </a:lnTo>
                                <a:lnTo>
                                  <a:pt x="2162" y="3475"/>
                                </a:lnTo>
                                <a:lnTo>
                                  <a:pt x="2087" y="3483"/>
                                </a:lnTo>
                                <a:lnTo>
                                  <a:pt x="2081" y="3428"/>
                                </a:lnTo>
                                <a:lnTo>
                                  <a:pt x="2078" y="3409"/>
                                </a:lnTo>
                                <a:lnTo>
                                  <a:pt x="2153" y="3400"/>
                                </a:lnTo>
                                <a:close/>
                                <a:moveTo>
                                  <a:pt x="2170" y="3549"/>
                                </a:moveTo>
                                <a:lnTo>
                                  <a:pt x="2178" y="3624"/>
                                </a:lnTo>
                                <a:lnTo>
                                  <a:pt x="2104" y="3632"/>
                                </a:lnTo>
                                <a:lnTo>
                                  <a:pt x="2096" y="3558"/>
                                </a:lnTo>
                                <a:lnTo>
                                  <a:pt x="2170" y="3549"/>
                                </a:lnTo>
                                <a:close/>
                                <a:moveTo>
                                  <a:pt x="2187" y="3699"/>
                                </a:moveTo>
                                <a:lnTo>
                                  <a:pt x="2194" y="3766"/>
                                </a:lnTo>
                                <a:lnTo>
                                  <a:pt x="2195" y="3773"/>
                                </a:lnTo>
                                <a:lnTo>
                                  <a:pt x="2120" y="3781"/>
                                </a:lnTo>
                                <a:lnTo>
                                  <a:pt x="2120" y="3774"/>
                                </a:lnTo>
                                <a:lnTo>
                                  <a:pt x="2112" y="3707"/>
                                </a:lnTo>
                                <a:lnTo>
                                  <a:pt x="2187" y="3699"/>
                                </a:lnTo>
                                <a:close/>
                                <a:moveTo>
                                  <a:pt x="2203" y="3848"/>
                                </a:moveTo>
                                <a:lnTo>
                                  <a:pt x="2208" y="3897"/>
                                </a:lnTo>
                                <a:lnTo>
                                  <a:pt x="2211" y="3923"/>
                                </a:lnTo>
                                <a:lnTo>
                                  <a:pt x="2136" y="3930"/>
                                </a:lnTo>
                                <a:lnTo>
                                  <a:pt x="2134" y="3905"/>
                                </a:lnTo>
                                <a:lnTo>
                                  <a:pt x="2129" y="3856"/>
                                </a:lnTo>
                                <a:lnTo>
                                  <a:pt x="2203" y="3848"/>
                                </a:lnTo>
                                <a:close/>
                                <a:moveTo>
                                  <a:pt x="2219" y="3997"/>
                                </a:moveTo>
                                <a:lnTo>
                                  <a:pt x="2221" y="4018"/>
                                </a:lnTo>
                                <a:lnTo>
                                  <a:pt x="2226" y="4072"/>
                                </a:lnTo>
                                <a:lnTo>
                                  <a:pt x="2152" y="4079"/>
                                </a:lnTo>
                                <a:lnTo>
                                  <a:pt x="2146" y="4026"/>
                                </a:lnTo>
                                <a:lnTo>
                                  <a:pt x="2144" y="4005"/>
                                </a:lnTo>
                                <a:lnTo>
                                  <a:pt x="2219" y="3997"/>
                                </a:lnTo>
                                <a:close/>
                                <a:moveTo>
                                  <a:pt x="2234" y="4147"/>
                                </a:moveTo>
                                <a:lnTo>
                                  <a:pt x="2236" y="4173"/>
                                </a:lnTo>
                                <a:lnTo>
                                  <a:pt x="2240" y="4219"/>
                                </a:lnTo>
                                <a:lnTo>
                                  <a:pt x="2241" y="4222"/>
                                </a:lnTo>
                                <a:lnTo>
                                  <a:pt x="2166" y="4228"/>
                                </a:lnTo>
                                <a:lnTo>
                                  <a:pt x="2166" y="4225"/>
                                </a:lnTo>
                                <a:lnTo>
                                  <a:pt x="2161" y="4180"/>
                                </a:lnTo>
                                <a:lnTo>
                                  <a:pt x="2159" y="4154"/>
                                </a:lnTo>
                                <a:lnTo>
                                  <a:pt x="2234" y="4147"/>
                                </a:lnTo>
                                <a:close/>
                                <a:moveTo>
                                  <a:pt x="2247" y="4297"/>
                                </a:moveTo>
                                <a:lnTo>
                                  <a:pt x="2247" y="4305"/>
                                </a:lnTo>
                                <a:lnTo>
                                  <a:pt x="2250" y="4345"/>
                                </a:lnTo>
                                <a:lnTo>
                                  <a:pt x="2252" y="4372"/>
                                </a:lnTo>
                                <a:lnTo>
                                  <a:pt x="2177" y="4377"/>
                                </a:lnTo>
                                <a:lnTo>
                                  <a:pt x="2175" y="4350"/>
                                </a:lnTo>
                                <a:lnTo>
                                  <a:pt x="2173" y="4311"/>
                                </a:lnTo>
                                <a:lnTo>
                                  <a:pt x="2172" y="4303"/>
                                </a:lnTo>
                                <a:lnTo>
                                  <a:pt x="2247" y="4297"/>
                                </a:lnTo>
                                <a:close/>
                                <a:moveTo>
                                  <a:pt x="2257" y="4447"/>
                                </a:moveTo>
                                <a:lnTo>
                                  <a:pt x="2257" y="4455"/>
                                </a:lnTo>
                                <a:lnTo>
                                  <a:pt x="2259" y="4489"/>
                                </a:lnTo>
                                <a:lnTo>
                                  <a:pt x="2261" y="4520"/>
                                </a:lnTo>
                                <a:lnTo>
                                  <a:pt x="2261" y="4522"/>
                                </a:lnTo>
                                <a:lnTo>
                                  <a:pt x="2186" y="4526"/>
                                </a:lnTo>
                                <a:lnTo>
                                  <a:pt x="2186" y="4524"/>
                                </a:lnTo>
                                <a:lnTo>
                                  <a:pt x="2184" y="4493"/>
                                </a:lnTo>
                                <a:lnTo>
                                  <a:pt x="2183" y="4460"/>
                                </a:lnTo>
                                <a:lnTo>
                                  <a:pt x="2182" y="4452"/>
                                </a:lnTo>
                                <a:lnTo>
                                  <a:pt x="2257" y="4447"/>
                                </a:lnTo>
                                <a:close/>
                                <a:moveTo>
                                  <a:pt x="2265" y="4597"/>
                                </a:moveTo>
                                <a:lnTo>
                                  <a:pt x="2267" y="4631"/>
                                </a:lnTo>
                                <a:lnTo>
                                  <a:pt x="2269" y="4672"/>
                                </a:lnTo>
                                <a:lnTo>
                                  <a:pt x="2194" y="4676"/>
                                </a:lnTo>
                                <a:lnTo>
                                  <a:pt x="2192" y="4635"/>
                                </a:lnTo>
                                <a:lnTo>
                                  <a:pt x="2190" y="4601"/>
                                </a:lnTo>
                                <a:lnTo>
                                  <a:pt x="2265" y="4597"/>
                                </a:lnTo>
                                <a:close/>
                                <a:moveTo>
                                  <a:pt x="2270" y="4752"/>
                                </a:moveTo>
                                <a:lnTo>
                                  <a:pt x="2269" y="4758"/>
                                </a:lnTo>
                                <a:lnTo>
                                  <a:pt x="2268" y="4768"/>
                                </a:lnTo>
                                <a:lnTo>
                                  <a:pt x="2266" y="4783"/>
                                </a:lnTo>
                                <a:lnTo>
                                  <a:pt x="2265" y="4794"/>
                                </a:lnTo>
                                <a:lnTo>
                                  <a:pt x="2264" y="4802"/>
                                </a:lnTo>
                                <a:lnTo>
                                  <a:pt x="2265" y="4813"/>
                                </a:lnTo>
                                <a:lnTo>
                                  <a:pt x="2266" y="4818"/>
                                </a:lnTo>
                                <a:lnTo>
                                  <a:pt x="2192" y="4829"/>
                                </a:lnTo>
                                <a:lnTo>
                                  <a:pt x="2191" y="4818"/>
                                </a:lnTo>
                                <a:lnTo>
                                  <a:pt x="2190" y="4799"/>
                                </a:lnTo>
                                <a:lnTo>
                                  <a:pt x="2190" y="4784"/>
                                </a:lnTo>
                                <a:lnTo>
                                  <a:pt x="2192" y="4772"/>
                                </a:lnTo>
                                <a:lnTo>
                                  <a:pt x="2194" y="4760"/>
                                </a:lnTo>
                                <a:lnTo>
                                  <a:pt x="2195" y="4752"/>
                                </a:lnTo>
                                <a:lnTo>
                                  <a:pt x="2195" y="4746"/>
                                </a:lnTo>
                                <a:lnTo>
                                  <a:pt x="2270" y="4752"/>
                                </a:lnTo>
                                <a:close/>
                                <a:moveTo>
                                  <a:pt x="2273" y="4898"/>
                                </a:moveTo>
                                <a:lnTo>
                                  <a:pt x="2273" y="4918"/>
                                </a:lnTo>
                                <a:lnTo>
                                  <a:pt x="2275" y="4946"/>
                                </a:lnTo>
                                <a:lnTo>
                                  <a:pt x="2277" y="4958"/>
                                </a:lnTo>
                                <a:lnTo>
                                  <a:pt x="2279" y="4964"/>
                                </a:lnTo>
                                <a:lnTo>
                                  <a:pt x="2206" y="4981"/>
                                </a:lnTo>
                                <a:lnTo>
                                  <a:pt x="2203" y="4970"/>
                                </a:lnTo>
                                <a:lnTo>
                                  <a:pt x="2200" y="4952"/>
                                </a:lnTo>
                                <a:lnTo>
                                  <a:pt x="2198" y="4919"/>
                                </a:lnTo>
                                <a:lnTo>
                                  <a:pt x="2198" y="4898"/>
                                </a:lnTo>
                                <a:lnTo>
                                  <a:pt x="2273" y="4898"/>
                                </a:lnTo>
                                <a:close/>
                                <a:moveTo>
                                  <a:pt x="2305" y="5016"/>
                                </a:moveTo>
                                <a:lnTo>
                                  <a:pt x="2307" y="5019"/>
                                </a:lnTo>
                                <a:lnTo>
                                  <a:pt x="2320" y="5031"/>
                                </a:lnTo>
                                <a:lnTo>
                                  <a:pt x="2334" y="5043"/>
                                </a:lnTo>
                                <a:lnTo>
                                  <a:pt x="2352" y="5057"/>
                                </a:lnTo>
                                <a:lnTo>
                                  <a:pt x="2311" y="5120"/>
                                </a:lnTo>
                                <a:lnTo>
                                  <a:pt x="2308" y="5117"/>
                                </a:lnTo>
                                <a:lnTo>
                                  <a:pt x="2285" y="5100"/>
                                </a:lnTo>
                                <a:lnTo>
                                  <a:pt x="2265" y="5083"/>
                                </a:lnTo>
                                <a:lnTo>
                                  <a:pt x="2248" y="5064"/>
                                </a:lnTo>
                                <a:lnTo>
                                  <a:pt x="2246" y="5062"/>
                                </a:lnTo>
                                <a:lnTo>
                                  <a:pt x="2305" y="5016"/>
                                </a:lnTo>
                                <a:close/>
                                <a:moveTo>
                                  <a:pt x="2414" y="5094"/>
                                </a:moveTo>
                                <a:lnTo>
                                  <a:pt x="2422" y="5098"/>
                                </a:lnTo>
                                <a:lnTo>
                                  <a:pt x="2450" y="5113"/>
                                </a:lnTo>
                                <a:lnTo>
                                  <a:pt x="2479" y="5126"/>
                                </a:lnTo>
                                <a:lnTo>
                                  <a:pt x="2447" y="5194"/>
                                </a:lnTo>
                                <a:lnTo>
                                  <a:pt x="2416" y="5179"/>
                                </a:lnTo>
                                <a:lnTo>
                                  <a:pt x="2386" y="5164"/>
                                </a:lnTo>
                                <a:lnTo>
                                  <a:pt x="2378" y="5160"/>
                                </a:lnTo>
                                <a:lnTo>
                                  <a:pt x="2414" y="5094"/>
                                </a:lnTo>
                                <a:close/>
                                <a:moveTo>
                                  <a:pt x="2546" y="5156"/>
                                </a:moveTo>
                                <a:lnTo>
                                  <a:pt x="2580" y="5170"/>
                                </a:lnTo>
                                <a:lnTo>
                                  <a:pt x="2615" y="5184"/>
                                </a:lnTo>
                                <a:lnTo>
                                  <a:pt x="2588" y="5254"/>
                                </a:lnTo>
                                <a:lnTo>
                                  <a:pt x="2552" y="5239"/>
                                </a:lnTo>
                                <a:lnTo>
                                  <a:pt x="2518" y="5225"/>
                                </a:lnTo>
                                <a:lnTo>
                                  <a:pt x="2546" y="5156"/>
                                </a:lnTo>
                                <a:close/>
                                <a:moveTo>
                                  <a:pt x="2685" y="5210"/>
                                </a:moveTo>
                                <a:lnTo>
                                  <a:pt x="2694" y="5213"/>
                                </a:lnTo>
                                <a:lnTo>
                                  <a:pt x="2755" y="5235"/>
                                </a:lnTo>
                                <a:lnTo>
                                  <a:pt x="2729" y="5306"/>
                                </a:lnTo>
                                <a:lnTo>
                                  <a:pt x="2667" y="5284"/>
                                </a:lnTo>
                                <a:lnTo>
                                  <a:pt x="2658" y="5280"/>
                                </a:lnTo>
                                <a:lnTo>
                                  <a:pt x="2685" y="5210"/>
                                </a:lnTo>
                                <a:close/>
                                <a:moveTo>
                                  <a:pt x="2825" y="5260"/>
                                </a:moveTo>
                                <a:lnTo>
                                  <a:pt x="2860" y="5272"/>
                                </a:lnTo>
                                <a:lnTo>
                                  <a:pt x="2896" y="5284"/>
                                </a:lnTo>
                                <a:lnTo>
                                  <a:pt x="2872" y="5355"/>
                                </a:lnTo>
                                <a:lnTo>
                                  <a:pt x="2835" y="5343"/>
                                </a:lnTo>
                                <a:lnTo>
                                  <a:pt x="2800" y="5331"/>
                                </a:lnTo>
                                <a:lnTo>
                                  <a:pt x="2825" y="5260"/>
                                </a:lnTo>
                                <a:close/>
                                <a:moveTo>
                                  <a:pt x="2966" y="5308"/>
                                </a:moveTo>
                                <a:lnTo>
                                  <a:pt x="2999" y="5318"/>
                                </a:lnTo>
                                <a:lnTo>
                                  <a:pt x="3038" y="5330"/>
                                </a:lnTo>
                                <a:lnTo>
                                  <a:pt x="3015" y="5402"/>
                                </a:lnTo>
                                <a:lnTo>
                                  <a:pt x="2976" y="5389"/>
                                </a:lnTo>
                                <a:lnTo>
                                  <a:pt x="2944" y="5379"/>
                                </a:lnTo>
                                <a:lnTo>
                                  <a:pt x="2966" y="5308"/>
                                </a:lnTo>
                                <a:close/>
                                <a:moveTo>
                                  <a:pt x="3109" y="5352"/>
                                </a:moveTo>
                                <a:lnTo>
                                  <a:pt x="3153" y="5365"/>
                                </a:lnTo>
                                <a:lnTo>
                                  <a:pt x="3181" y="5373"/>
                                </a:lnTo>
                                <a:lnTo>
                                  <a:pt x="3160" y="5445"/>
                                </a:lnTo>
                                <a:lnTo>
                                  <a:pt x="3132" y="5437"/>
                                </a:lnTo>
                                <a:lnTo>
                                  <a:pt x="3087" y="5424"/>
                                </a:lnTo>
                                <a:lnTo>
                                  <a:pt x="3109" y="5352"/>
                                </a:lnTo>
                                <a:close/>
                                <a:moveTo>
                                  <a:pt x="3253" y="5394"/>
                                </a:moveTo>
                                <a:lnTo>
                                  <a:pt x="3262" y="5397"/>
                                </a:lnTo>
                                <a:lnTo>
                                  <a:pt x="3324" y="5414"/>
                                </a:lnTo>
                                <a:lnTo>
                                  <a:pt x="3305" y="5486"/>
                                </a:lnTo>
                                <a:lnTo>
                                  <a:pt x="3241" y="5469"/>
                                </a:lnTo>
                                <a:lnTo>
                                  <a:pt x="3232" y="5466"/>
                                </a:lnTo>
                                <a:lnTo>
                                  <a:pt x="3253" y="5394"/>
                                </a:lnTo>
                                <a:close/>
                                <a:moveTo>
                                  <a:pt x="3396" y="5433"/>
                                </a:moveTo>
                                <a:lnTo>
                                  <a:pt x="3469" y="5452"/>
                                </a:lnTo>
                                <a:lnTo>
                                  <a:pt x="3450" y="5525"/>
                                </a:lnTo>
                                <a:lnTo>
                                  <a:pt x="3377" y="5506"/>
                                </a:lnTo>
                                <a:lnTo>
                                  <a:pt x="3396" y="5433"/>
                                </a:lnTo>
                                <a:close/>
                                <a:moveTo>
                                  <a:pt x="3541" y="5471"/>
                                </a:moveTo>
                                <a:lnTo>
                                  <a:pt x="3596" y="5485"/>
                                </a:lnTo>
                                <a:lnTo>
                                  <a:pt x="3614" y="5489"/>
                                </a:lnTo>
                                <a:lnTo>
                                  <a:pt x="3596" y="5562"/>
                                </a:lnTo>
                                <a:lnTo>
                                  <a:pt x="3577" y="5557"/>
                                </a:lnTo>
                                <a:lnTo>
                                  <a:pt x="3523" y="5544"/>
                                </a:lnTo>
                                <a:lnTo>
                                  <a:pt x="3541" y="5471"/>
                                </a:lnTo>
                                <a:close/>
                                <a:moveTo>
                                  <a:pt x="3687" y="5507"/>
                                </a:moveTo>
                                <a:lnTo>
                                  <a:pt x="3703" y="5511"/>
                                </a:lnTo>
                                <a:lnTo>
                                  <a:pt x="3759" y="5523"/>
                                </a:lnTo>
                                <a:lnTo>
                                  <a:pt x="3743" y="5596"/>
                                </a:lnTo>
                                <a:lnTo>
                                  <a:pt x="3685" y="5583"/>
                                </a:lnTo>
                                <a:lnTo>
                                  <a:pt x="3669" y="5579"/>
                                </a:lnTo>
                                <a:lnTo>
                                  <a:pt x="3687" y="5507"/>
                                </a:lnTo>
                                <a:close/>
                                <a:moveTo>
                                  <a:pt x="3832" y="5539"/>
                                </a:moveTo>
                                <a:lnTo>
                                  <a:pt x="3905" y="5555"/>
                                </a:lnTo>
                                <a:lnTo>
                                  <a:pt x="3890" y="5628"/>
                                </a:lnTo>
                                <a:lnTo>
                                  <a:pt x="3816" y="5613"/>
                                </a:lnTo>
                                <a:lnTo>
                                  <a:pt x="3832" y="5539"/>
                                </a:lnTo>
                                <a:close/>
                                <a:moveTo>
                                  <a:pt x="3978" y="5569"/>
                                </a:moveTo>
                                <a:lnTo>
                                  <a:pt x="4052" y="5583"/>
                                </a:lnTo>
                                <a:lnTo>
                                  <a:pt x="4038" y="5656"/>
                                </a:lnTo>
                                <a:lnTo>
                                  <a:pt x="3964" y="5642"/>
                                </a:lnTo>
                                <a:lnTo>
                                  <a:pt x="3978" y="5569"/>
                                </a:lnTo>
                                <a:close/>
                                <a:moveTo>
                                  <a:pt x="4126" y="5597"/>
                                </a:moveTo>
                                <a:lnTo>
                                  <a:pt x="4136" y="5599"/>
                                </a:lnTo>
                                <a:lnTo>
                                  <a:pt x="4199" y="5610"/>
                                </a:lnTo>
                                <a:lnTo>
                                  <a:pt x="4186" y="5683"/>
                                </a:lnTo>
                                <a:lnTo>
                                  <a:pt x="4122" y="5672"/>
                                </a:lnTo>
                                <a:lnTo>
                                  <a:pt x="4112" y="5670"/>
                                </a:lnTo>
                                <a:lnTo>
                                  <a:pt x="4126" y="5597"/>
                                </a:lnTo>
                                <a:close/>
                                <a:moveTo>
                                  <a:pt x="4272" y="5622"/>
                                </a:moveTo>
                                <a:lnTo>
                                  <a:pt x="4346" y="5635"/>
                                </a:lnTo>
                                <a:lnTo>
                                  <a:pt x="4334" y="5709"/>
                                </a:lnTo>
                                <a:lnTo>
                                  <a:pt x="4260" y="5696"/>
                                </a:lnTo>
                                <a:lnTo>
                                  <a:pt x="4272" y="5622"/>
                                </a:lnTo>
                                <a:close/>
                                <a:moveTo>
                                  <a:pt x="4420" y="5646"/>
                                </a:moveTo>
                                <a:lnTo>
                                  <a:pt x="4450" y="5651"/>
                                </a:lnTo>
                                <a:lnTo>
                                  <a:pt x="4494" y="5658"/>
                                </a:lnTo>
                                <a:lnTo>
                                  <a:pt x="4483" y="5732"/>
                                </a:lnTo>
                                <a:lnTo>
                                  <a:pt x="4438" y="5725"/>
                                </a:lnTo>
                                <a:lnTo>
                                  <a:pt x="4408" y="5720"/>
                                </a:lnTo>
                                <a:lnTo>
                                  <a:pt x="4420" y="5646"/>
                                </a:lnTo>
                                <a:close/>
                                <a:moveTo>
                                  <a:pt x="4568" y="5669"/>
                                </a:moveTo>
                                <a:lnTo>
                                  <a:pt x="4592" y="5673"/>
                                </a:lnTo>
                                <a:lnTo>
                                  <a:pt x="4636" y="5679"/>
                                </a:lnTo>
                                <a:lnTo>
                                  <a:pt x="4642" y="5680"/>
                                </a:lnTo>
                                <a:lnTo>
                                  <a:pt x="4631" y="5754"/>
                                </a:lnTo>
                                <a:lnTo>
                                  <a:pt x="4625" y="5754"/>
                                </a:lnTo>
                                <a:lnTo>
                                  <a:pt x="4581" y="5747"/>
                                </a:lnTo>
                                <a:lnTo>
                                  <a:pt x="4557" y="5744"/>
                                </a:lnTo>
                                <a:lnTo>
                                  <a:pt x="4568" y="5669"/>
                                </a:lnTo>
                                <a:close/>
                                <a:moveTo>
                                  <a:pt x="4716" y="5691"/>
                                </a:moveTo>
                                <a:lnTo>
                                  <a:pt x="4719" y="5691"/>
                                </a:lnTo>
                                <a:lnTo>
                                  <a:pt x="4790" y="5701"/>
                                </a:lnTo>
                                <a:lnTo>
                                  <a:pt x="4780" y="5775"/>
                                </a:lnTo>
                                <a:lnTo>
                                  <a:pt x="4709" y="5765"/>
                                </a:lnTo>
                                <a:lnTo>
                                  <a:pt x="4706" y="5765"/>
                                </a:lnTo>
                                <a:lnTo>
                                  <a:pt x="4716" y="5691"/>
                                </a:lnTo>
                                <a:close/>
                                <a:moveTo>
                                  <a:pt x="4864" y="5710"/>
                                </a:moveTo>
                                <a:lnTo>
                                  <a:pt x="4875" y="5711"/>
                                </a:lnTo>
                                <a:lnTo>
                                  <a:pt x="4939" y="5719"/>
                                </a:lnTo>
                                <a:lnTo>
                                  <a:pt x="4930" y="5793"/>
                                </a:lnTo>
                                <a:lnTo>
                                  <a:pt x="4866" y="5785"/>
                                </a:lnTo>
                                <a:lnTo>
                                  <a:pt x="4855" y="5784"/>
                                </a:lnTo>
                                <a:lnTo>
                                  <a:pt x="4864" y="5710"/>
                                </a:lnTo>
                                <a:close/>
                                <a:moveTo>
                                  <a:pt x="5013" y="5727"/>
                                </a:moveTo>
                                <a:lnTo>
                                  <a:pt x="5029" y="5728"/>
                                </a:lnTo>
                                <a:lnTo>
                                  <a:pt x="5087" y="5734"/>
                                </a:lnTo>
                                <a:lnTo>
                                  <a:pt x="5080" y="5809"/>
                                </a:lnTo>
                                <a:lnTo>
                                  <a:pt x="5021" y="5803"/>
                                </a:lnTo>
                                <a:lnTo>
                                  <a:pt x="5005" y="5801"/>
                                </a:lnTo>
                                <a:lnTo>
                                  <a:pt x="5013" y="5727"/>
                                </a:lnTo>
                                <a:close/>
                                <a:moveTo>
                                  <a:pt x="5162" y="5742"/>
                                </a:moveTo>
                                <a:lnTo>
                                  <a:pt x="5199" y="5746"/>
                                </a:lnTo>
                                <a:lnTo>
                                  <a:pt x="5236" y="5749"/>
                                </a:lnTo>
                                <a:lnTo>
                                  <a:pt x="5229" y="5824"/>
                                </a:lnTo>
                                <a:lnTo>
                                  <a:pt x="5192" y="5820"/>
                                </a:lnTo>
                                <a:lnTo>
                                  <a:pt x="5154" y="5817"/>
                                </a:lnTo>
                                <a:lnTo>
                                  <a:pt x="5162" y="5742"/>
                                </a:lnTo>
                                <a:close/>
                                <a:moveTo>
                                  <a:pt x="5311" y="5757"/>
                                </a:moveTo>
                                <a:lnTo>
                                  <a:pt x="5350" y="5760"/>
                                </a:lnTo>
                                <a:lnTo>
                                  <a:pt x="5386" y="5764"/>
                                </a:lnTo>
                                <a:lnTo>
                                  <a:pt x="5378" y="5839"/>
                                </a:lnTo>
                                <a:lnTo>
                                  <a:pt x="5343" y="5835"/>
                                </a:lnTo>
                                <a:lnTo>
                                  <a:pt x="5304" y="5831"/>
                                </a:lnTo>
                                <a:lnTo>
                                  <a:pt x="5311" y="5757"/>
                                </a:lnTo>
                                <a:close/>
                                <a:moveTo>
                                  <a:pt x="5460" y="5771"/>
                                </a:moveTo>
                                <a:lnTo>
                                  <a:pt x="5517" y="5777"/>
                                </a:lnTo>
                                <a:lnTo>
                                  <a:pt x="5535" y="5778"/>
                                </a:lnTo>
                                <a:lnTo>
                                  <a:pt x="5528" y="5853"/>
                                </a:lnTo>
                                <a:lnTo>
                                  <a:pt x="5509" y="5851"/>
                                </a:lnTo>
                                <a:lnTo>
                                  <a:pt x="5453" y="5846"/>
                                </a:lnTo>
                                <a:lnTo>
                                  <a:pt x="5460" y="5771"/>
                                </a:lnTo>
                                <a:close/>
                                <a:moveTo>
                                  <a:pt x="5610" y="5786"/>
                                </a:moveTo>
                                <a:lnTo>
                                  <a:pt x="5630" y="5788"/>
                                </a:lnTo>
                                <a:lnTo>
                                  <a:pt x="5684" y="5793"/>
                                </a:lnTo>
                                <a:lnTo>
                                  <a:pt x="5677" y="5867"/>
                                </a:lnTo>
                                <a:lnTo>
                                  <a:pt x="5623" y="5862"/>
                                </a:lnTo>
                                <a:lnTo>
                                  <a:pt x="5602" y="5860"/>
                                </a:lnTo>
                                <a:lnTo>
                                  <a:pt x="5610" y="5786"/>
                                </a:lnTo>
                                <a:close/>
                                <a:moveTo>
                                  <a:pt x="5759" y="5800"/>
                                </a:moveTo>
                                <a:lnTo>
                                  <a:pt x="5792" y="5803"/>
                                </a:lnTo>
                                <a:lnTo>
                                  <a:pt x="5833" y="5807"/>
                                </a:lnTo>
                                <a:lnTo>
                                  <a:pt x="5827" y="5881"/>
                                </a:lnTo>
                                <a:lnTo>
                                  <a:pt x="5785" y="5878"/>
                                </a:lnTo>
                                <a:lnTo>
                                  <a:pt x="5752" y="5874"/>
                                </a:lnTo>
                                <a:lnTo>
                                  <a:pt x="5759" y="5800"/>
                                </a:lnTo>
                                <a:close/>
                                <a:moveTo>
                                  <a:pt x="5908" y="5813"/>
                                </a:moveTo>
                                <a:lnTo>
                                  <a:pt x="5932" y="5816"/>
                                </a:lnTo>
                                <a:lnTo>
                                  <a:pt x="5971" y="5819"/>
                                </a:lnTo>
                                <a:lnTo>
                                  <a:pt x="5983" y="5820"/>
                                </a:lnTo>
                                <a:lnTo>
                                  <a:pt x="5976" y="5895"/>
                                </a:lnTo>
                                <a:lnTo>
                                  <a:pt x="5965" y="5894"/>
                                </a:lnTo>
                                <a:lnTo>
                                  <a:pt x="5926" y="5890"/>
                                </a:lnTo>
                                <a:lnTo>
                                  <a:pt x="5901" y="5888"/>
                                </a:lnTo>
                                <a:lnTo>
                                  <a:pt x="5908" y="5813"/>
                                </a:lnTo>
                                <a:close/>
                                <a:moveTo>
                                  <a:pt x="6057" y="5826"/>
                                </a:moveTo>
                                <a:lnTo>
                                  <a:pt x="6064" y="5826"/>
                                </a:lnTo>
                                <a:lnTo>
                                  <a:pt x="6089" y="5828"/>
                                </a:lnTo>
                                <a:lnTo>
                                  <a:pt x="6110" y="5829"/>
                                </a:lnTo>
                                <a:lnTo>
                                  <a:pt x="6129" y="5829"/>
                                </a:lnTo>
                                <a:lnTo>
                                  <a:pt x="6130" y="5829"/>
                                </a:lnTo>
                                <a:lnTo>
                                  <a:pt x="6128" y="5904"/>
                                </a:lnTo>
                                <a:lnTo>
                                  <a:pt x="6126" y="5904"/>
                                </a:lnTo>
                                <a:lnTo>
                                  <a:pt x="6107" y="5903"/>
                                </a:lnTo>
                                <a:lnTo>
                                  <a:pt x="6084" y="5902"/>
                                </a:lnTo>
                                <a:lnTo>
                                  <a:pt x="6059" y="5901"/>
                                </a:lnTo>
                                <a:lnTo>
                                  <a:pt x="6051" y="5900"/>
                                </a:lnTo>
                                <a:lnTo>
                                  <a:pt x="6057" y="5826"/>
                                </a:lnTo>
                                <a:close/>
                                <a:moveTo>
                                  <a:pt x="6200" y="5828"/>
                                </a:moveTo>
                                <a:lnTo>
                                  <a:pt x="6206" y="5827"/>
                                </a:lnTo>
                                <a:lnTo>
                                  <a:pt x="6216" y="5825"/>
                                </a:lnTo>
                                <a:lnTo>
                                  <a:pt x="6226" y="5823"/>
                                </a:lnTo>
                                <a:lnTo>
                                  <a:pt x="6242" y="5896"/>
                                </a:lnTo>
                                <a:lnTo>
                                  <a:pt x="6230" y="5899"/>
                                </a:lnTo>
                                <a:lnTo>
                                  <a:pt x="6214" y="5902"/>
                                </a:lnTo>
                                <a:lnTo>
                                  <a:pt x="6208" y="5902"/>
                                </a:lnTo>
                                <a:lnTo>
                                  <a:pt x="6200" y="58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3264"/>
                        <wps:cNvSpPr>
                          <a:spLocks noEditPoints="1"/>
                        </wps:cNvSpPr>
                        <wps:spPr bwMode="auto">
                          <a:xfrm>
                            <a:off x="2626" y="2212"/>
                            <a:ext cx="4918" cy="31"/>
                          </a:xfrm>
                          <a:custGeom>
                            <a:avLst/>
                            <a:gdLst>
                              <a:gd name="T0" fmla="*/ 4837 w 4918"/>
                              <a:gd name="T1" fmla="*/ 0 h 27"/>
                              <a:gd name="T2" fmla="*/ 4756 w 4918"/>
                              <a:gd name="T3" fmla="*/ 27 h 27"/>
                              <a:gd name="T4" fmla="*/ 4703 w 4918"/>
                              <a:gd name="T5" fmla="*/ 0 h 27"/>
                              <a:gd name="T6" fmla="*/ 4568 w 4918"/>
                              <a:gd name="T7" fmla="*/ 27 h 27"/>
                              <a:gd name="T8" fmla="*/ 4541 w 4918"/>
                              <a:gd name="T9" fmla="*/ 27 h 27"/>
                              <a:gd name="T10" fmla="*/ 4407 w 4918"/>
                              <a:gd name="T11" fmla="*/ 0 h 27"/>
                              <a:gd name="T12" fmla="*/ 4326 w 4918"/>
                              <a:gd name="T13" fmla="*/ 27 h 27"/>
                              <a:gd name="T14" fmla="*/ 4273 w 4918"/>
                              <a:gd name="T15" fmla="*/ 0 h 27"/>
                              <a:gd name="T16" fmla="*/ 4138 w 4918"/>
                              <a:gd name="T17" fmla="*/ 27 h 27"/>
                              <a:gd name="T18" fmla="*/ 4111 w 4918"/>
                              <a:gd name="T19" fmla="*/ 27 h 27"/>
                              <a:gd name="T20" fmla="*/ 3977 w 4918"/>
                              <a:gd name="T21" fmla="*/ 0 h 27"/>
                              <a:gd name="T22" fmla="*/ 3896 w 4918"/>
                              <a:gd name="T23" fmla="*/ 27 h 27"/>
                              <a:gd name="T24" fmla="*/ 3843 w 4918"/>
                              <a:gd name="T25" fmla="*/ 0 h 27"/>
                              <a:gd name="T26" fmla="*/ 3708 w 4918"/>
                              <a:gd name="T27" fmla="*/ 27 h 27"/>
                              <a:gd name="T28" fmla="*/ 3682 w 4918"/>
                              <a:gd name="T29" fmla="*/ 27 h 27"/>
                              <a:gd name="T30" fmla="*/ 3547 w 4918"/>
                              <a:gd name="T31" fmla="*/ 0 h 27"/>
                              <a:gd name="T32" fmla="*/ 3467 w 4918"/>
                              <a:gd name="T33" fmla="*/ 27 h 27"/>
                              <a:gd name="T34" fmla="*/ 3413 w 4918"/>
                              <a:gd name="T35" fmla="*/ 0 h 27"/>
                              <a:gd name="T36" fmla="*/ 3278 w 4918"/>
                              <a:gd name="T37" fmla="*/ 27 h 27"/>
                              <a:gd name="T38" fmla="*/ 3252 w 4918"/>
                              <a:gd name="T39" fmla="*/ 27 h 27"/>
                              <a:gd name="T40" fmla="*/ 3117 w 4918"/>
                              <a:gd name="T41" fmla="*/ 0 h 27"/>
                              <a:gd name="T42" fmla="*/ 3037 w 4918"/>
                              <a:gd name="T43" fmla="*/ 27 h 27"/>
                              <a:gd name="T44" fmla="*/ 2983 w 4918"/>
                              <a:gd name="T45" fmla="*/ 0 h 27"/>
                              <a:gd name="T46" fmla="*/ 2849 w 4918"/>
                              <a:gd name="T47" fmla="*/ 27 h 27"/>
                              <a:gd name="T48" fmla="*/ 2822 w 4918"/>
                              <a:gd name="T49" fmla="*/ 27 h 27"/>
                              <a:gd name="T50" fmla="*/ 2687 w 4918"/>
                              <a:gd name="T51" fmla="*/ 0 h 27"/>
                              <a:gd name="T52" fmla="*/ 2607 w 4918"/>
                              <a:gd name="T53" fmla="*/ 27 h 27"/>
                              <a:gd name="T54" fmla="*/ 2553 w 4918"/>
                              <a:gd name="T55" fmla="*/ 0 h 27"/>
                              <a:gd name="T56" fmla="*/ 2419 w 4918"/>
                              <a:gd name="T57" fmla="*/ 27 h 27"/>
                              <a:gd name="T58" fmla="*/ 2392 w 4918"/>
                              <a:gd name="T59" fmla="*/ 27 h 27"/>
                              <a:gd name="T60" fmla="*/ 2257 w 4918"/>
                              <a:gd name="T61" fmla="*/ 0 h 27"/>
                              <a:gd name="T62" fmla="*/ 2177 w 4918"/>
                              <a:gd name="T63" fmla="*/ 27 h 27"/>
                              <a:gd name="T64" fmla="*/ 2123 w 4918"/>
                              <a:gd name="T65" fmla="*/ 0 h 27"/>
                              <a:gd name="T66" fmla="*/ 1989 w 4918"/>
                              <a:gd name="T67" fmla="*/ 27 h 27"/>
                              <a:gd name="T68" fmla="*/ 1962 w 4918"/>
                              <a:gd name="T69" fmla="*/ 27 h 27"/>
                              <a:gd name="T70" fmla="*/ 1827 w 4918"/>
                              <a:gd name="T71" fmla="*/ 0 h 27"/>
                              <a:gd name="T72" fmla="*/ 1747 w 4918"/>
                              <a:gd name="T73" fmla="*/ 27 h 27"/>
                              <a:gd name="T74" fmla="*/ 1693 w 4918"/>
                              <a:gd name="T75" fmla="*/ 0 h 27"/>
                              <a:gd name="T76" fmla="*/ 1559 w 4918"/>
                              <a:gd name="T77" fmla="*/ 27 h 27"/>
                              <a:gd name="T78" fmla="*/ 1532 w 4918"/>
                              <a:gd name="T79" fmla="*/ 27 h 27"/>
                              <a:gd name="T80" fmla="*/ 1398 w 4918"/>
                              <a:gd name="T81" fmla="*/ 0 h 27"/>
                              <a:gd name="T82" fmla="*/ 1317 w 4918"/>
                              <a:gd name="T83" fmla="*/ 27 h 27"/>
                              <a:gd name="T84" fmla="*/ 1263 w 4918"/>
                              <a:gd name="T85" fmla="*/ 0 h 27"/>
                              <a:gd name="T86" fmla="*/ 1129 w 4918"/>
                              <a:gd name="T87" fmla="*/ 27 h 27"/>
                              <a:gd name="T88" fmla="*/ 1102 w 4918"/>
                              <a:gd name="T89" fmla="*/ 27 h 27"/>
                              <a:gd name="T90" fmla="*/ 968 w 4918"/>
                              <a:gd name="T91" fmla="*/ 0 h 27"/>
                              <a:gd name="T92" fmla="*/ 887 w 4918"/>
                              <a:gd name="T93" fmla="*/ 27 h 27"/>
                              <a:gd name="T94" fmla="*/ 833 w 4918"/>
                              <a:gd name="T95" fmla="*/ 0 h 27"/>
                              <a:gd name="T96" fmla="*/ 699 w 4918"/>
                              <a:gd name="T97" fmla="*/ 27 h 27"/>
                              <a:gd name="T98" fmla="*/ 672 w 4918"/>
                              <a:gd name="T99" fmla="*/ 27 h 27"/>
                              <a:gd name="T100" fmla="*/ 538 w 4918"/>
                              <a:gd name="T101" fmla="*/ 0 h 27"/>
                              <a:gd name="T102" fmla="*/ 457 w 4918"/>
                              <a:gd name="T103" fmla="*/ 27 h 27"/>
                              <a:gd name="T104" fmla="*/ 403 w 4918"/>
                              <a:gd name="T105" fmla="*/ 0 h 27"/>
                              <a:gd name="T106" fmla="*/ 269 w 4918"/>
                              <a:gd name="T107" fmla="*/ 27 h 27"/>
                              <a:gd name="T108" fmla="*/ 242 w 4918"/>
                              <a:gd name="T109" fmla="*/ 27 h 27"/>
                              <a:gd name="T110" fmla="*/ 108 w 4918"/>
                              <a:gd name="T111" fmla="*/ 0 h 27"/>
                              <a:gd name="T112" fmla="*/ 27 w 4918"/>
                              <a:gd name="T113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918" h="27">
                                <a:moveTo>
                                  <a:pt x="4918" y="27"/>
                                </a:moveTo>
                                <a:lnTo>
                                  <a:pt x="4891" y="27"/>
                                </a:lnTo>
                                <a:lnTo>
                                  <a:pt x="4891" y="0"/>
                                </a:lnTo>
                                <a:lnTo>
                                  <a:pt x="4918" y="0"/>
                                </a:lnTo>
                                <a:lnTo>
                                  <a:pt x="4918" y="27"/>
                                </a:lnTo>
                                <a:close/>
                                <a:moveTo>
                                  <a:pt x="4864" y="27"/>
                                </a:moveTo>
                                <a:lnTo>
                                  <a:pt x="4837" y="27"/>
                                </a:lnTo>
                                <a:lnTo>
                                  <a:pt x="4837" y="0"/>
                                </a:lnTo>
                                <a:lnTo>
                                  <a:pt x="4864" y="0"/>
                                </a:lnTo>
                                <a:lnTo>
                                  <a:pt x="4864" y="27"/>
                                </a:lnTo>
                                <a:close/>
                                <a:moveTo>
                                  <a:pt x="4810" y="27"/>
                                </a:moveTo>
                                <a:lnTo>
                                  <a:pt x="4783" y="27"/>
                                </a:lnTo>
                                <a:lnTo>
                                  <a:pt x="4783" y="0"/>
                                </a:lnTo>
                                <a:lnTo>
                                  <a:pt x="4810" y="0"/>
                                </a:lnTo>
                                <a:lnTo>
                                  <a:pt x="4810" y="27"/>
                                </a:lnTo>
                                <a:close/>
                                <a:moveTo>
                                  <a:pt x="4756" y="27"/>
                                </a:moveTo>
                                <a:lnTo>
                                  <a:pt x="4729" y="27"/>
                                </a:lnTo>
                                <a:lnTo>
                                  <a:pt x="4729" y="0"/>
                                </a:lnTo>
                                <a:lnTo>
                                  <a:pt x="4756" y="0"/>
                                </a:lnTo>
                                <a:lnTo>
                                  <a:pt x="4756" y="27"/>
                                </a:lnTo>
                                <a:close/>
                                <a:moveTo>
                                  <a:pt x="4703" y="27"/>
                                </a:moveTo>
                                <a:lnTo>
                                  <a:pt x="4676" y="27"/>
                                </a:lnTo>
                                <a:lnTo>
                                  <a:pt x="4676" y="0"/>
                                </a:lnTo>
                                <a:lnTo>
                                  <a:pt x="4703" y="0"/>
                                </a:lnTo>
                                <a:lnTo>
                                  <a:pt x="4703" y="27"/>
                                </a:lnTo>
                                <a:close/>
                                <a:moveTo>
                                  <a:pt x="4649" y="27"/>
                                </a:moveTo>
                                <a:lnTo>
                                  <a:pt x="4622" y="27"/>
                                </a:lnTo>
                                <a:lnTo>
                                  <a:pt x="4622" y="0"/>
                                </a:lnTo>
                                <a:lnTo>
                                  <a:pt x="4649" y="0"/>
                                </a:lnTo>
                                <a:lnTo>
                                  <a:pt x="4649" y="27"/>
                                </a:lnTo>
                                <a:close/>
                                <a:moveTo>
                                  <a:pt x="4595" y="27"/>
                                </a:moveTo>
                                <a:lnTo>
                                  <a:pt x="4568" y="27"/>
                                </a:lnTo>
                                <a:lnTo>
                                  <a:pt x="4568" y="0"/>
                                </a:lnTo>
                                <a:lnTo>
                                  <a:pt x="4595" y="0"/>
                                </a:lnTo>
                                <a:lnTo>
                                  <a:pt x="4595" y="27"/>
                                </a:lnTo>
                                <a:close/>
                                <a:moveTo>
                                  <a:pt x="4541" y="27"/>
                                </a:moveTo>
                                <a:lnTo>
                                  <a:pt x="4514" y="27"/>
                                </a:lnTo>
                                <a:lnTo>
                                  <a:pt x="4514" y="0"/>
                                </a:lnTo>
                                <a:lnTo>
                                  <a:pt x="4541" y="0"/>
                                </a:lnTo>
                                <a:lnTo>
                                  <a:pt x="4541" y="27"/>
                                </a:lnTo>
                                <a:close/>
                                <a:moveTo>
                                  <a:pt x="4488" y="27"/>
                                </a:moveTo>
                                <a:lnTo>
                                  <a:pt x="4461" y="27"/>
                                </a:lnTo>
                                <a:lnTo>
                                  <a:pt x="4461" y="0"/>
                                </a:lnTo>
                                <a:lnTo>
                                  <a:pt x="4488" y="0"/>
                                </a:lnTo>
                                <a:lnTo>
                                  <a:pt x="4488" y="27"/>
                                </a:lnTo>
                                <a:close/>
                                <a:moveTo>
                                  <a:pt x="4434" y="27"/>
                                </a:moveTo>
                                <a:lnTo>
                                  <a:pt x="4407" y="27"/>
                                </a:lnTo>
                                <a:lnTo>
                                  <a:pt x="4407" y="0"/>
                                </a:lnTo>
                                <a:lnTo>
                                  <a:pt x="4434" y="0"/>
                                </a:lnTo>
                                <a:lnTo>
                                  <a:pt x="4434" y="27"/>
                                </a:lnTo>
                                <a:close/>
                                <a:moveTo>
                                  <a:pt x="4380" y="27"/>
                                </a:moveTo>
                                <a:lnTo>
                                  <a:pt x="4353" y="27"/>
                                </a:lnTo>
                                <a:lnTo>
                                  <a:pt x="4353" y="0"/>
                                </a:lnTo>
                                <a:lnTo>
                                  <a:pt x="4380" y="0"/>
                                </a:lnTo>
                                <a:lnTo>
                                  <a:pt x="4380" y="27"/>
                                </a:lnTo>
                                <a:close/>
                                <a:moveTo>
                                  <a:pt x="4326" y="27"/>
                                </a:moveTo>
                                <a:lnTo>
                                  <a:pt x="4300" y="27"/>
                                </a:lnTo>
                                <a:lnTo>
                                  <a:pt x="4300" y="0"/>
                                </a:lnTo>
                                <a:lnTo>
                                  <a:pt x="4326" y="0"/>
                                </a:lnTo>
                                <a:lnTo>
                                  <a:pt x="4326" y="27"/>
                                </a:lnTo>
                                <a:close/>
                                <a:moveTo>
                                  <a:pt x="4273" y="27"/>
                                </a:moveTo>
                                <a:lnTo>
                                  <a:pt x="4246" y="27"/>
                                </a:lnTo>
                                <a:lnTo>
                                  <a:pt x="4246" y="0"/>
                                </a:lnTo>
                                <a:lnTo>
                                  <a:pt x="4273" y="0"/>
                                </a:lnTo>
                                <a:lnTo>
                                  <a:pt x="4273" y="27"/>
                                </a:lnTo>
                                <a:close/>
                                <a:moveTo>
                                  <a:pt x="4219" y="27"/>
                                </a:moveTo>
                                <a:lnTo>
                                  <a:pt x="4192" y="27"/>
                                </a:lnTo>
                                <a:lnTo>
                                  <a:pt x="4192" y="0"/>
                                </a:lnTo>
                                <a:lnTo>
                                  <a:pt x="4219" y="0"/>
                                </a:lnTo>
                                <a:lnTo>
                                  <a:pt x="4219" y="27"/>
                                </a:lnTo>
                                <a:close/>
                                <a:moveTo>
                                  <a:pt x="4165" y="27"/>
                                </a:moveTo>
                                <a:lnTo>
                                  <a:pt x="4138" y="27"/>
                                </a:lnTo>
                                <a:lnTo>
                                  <a:pt x="4138" y="0"/>
                                </a:lnTo>
                                <a:lnTo>
                                  <a:pt x="4165" y="0"/>
                                </a:lnTo>
                                <a:lnTo>
                                  <a:pt x="4165" y="27"/>
                                </a:lnTo>
                                <a:close/>
                                <a:moveTo>
                                  <a:pt x="4111" y="27"/>
                                </a:moveTo>
                                <a:lnTo>
                                  <a:pt x="4085" y="27"/>
                                </a:lnTo>
                                <a:lnTo>
                                  <a:pt x="4085" y="0"/>
                                </a:lnTo>
                                <a:lnTo>
                                  <a:pt x="4111" y="0"/>
                                </a:lnTo>
                                <a:lnTo>
                                  <a:pt x="4111" y="27"/>
                                </a:lnTo>
                                <a:close/>
                                <a:moveTo>
                                  <a:pt x="4058" y="27"/>
                                </a:moveTo>
                                <a:lnTo>
                                  <a:pt x="4031" y="27"/>
                                </a:lnTo>
                                <a:lnTo>
                                  <a:pt x="4031" y="0"/>
                                </a:lnTo>
                                <a:lnTo>
                                  <a:pt x="4058" y="0"/>
                                </a:lnTo>
                                <a:lnTo>
                                  <a:pt x="4058" y="27"/>
                                </a:lnTo>
                                <a:close/>
                                <a:moveTo>
                                  <a:pt x="4004" y="27"/>
                                </a:moveTo>
                                <a:lnTo>
                                  <a:pt x="3977" y="27"/>
                                </a:lnTo>
                                <a:lnTo>
                                  <a:pt x="3977" y="0"/>
                                </a:lnTo>
                                <a:lnTo>
                                  <a:pt x="4004" y="0"/>
                                </a:lnTo>
                                <a:lnTo>
                                  <a:pt x="4004" y="27"/>
                                </a:lnTo>
                                <a:close/>
                                <a:moveTo>
                                  <a:pt x="3950" y="27"/>
                                </a:moveTo>
                                <a:lnTo>
                                  <a:pt x="3923" y="27"/>
                                </a:lnTo>
                                <a:lnTo>
                                  <a:pt x="3923" y="0"/>
                                </a:lnTo>
                                <a:lnTo>
                                  <a:pt x="3950" y="0"/>
                                </a:lnTo>
                                <a:lnTo>
                                  <a:pt x="3950" y="27"/>
                                </a:lnTo>
                                <a:close/>
                                <a:moveTo>
                                  <a:pt x="3896" y="27"/>
                                </a:moveTo>
                                <a:lnTo>
                                  <a:pt x="3870" y="27"/>
                                </a:lnTo>
                                <a:lnTo>
                                  <a:pt x="3870" y="0"/>
                                </a:lnTo>
                                <a:lnTo>
                                  <a:pt x="3896" y="0"/>
                                </a:lnTo>
                                <a:lnTo>
                                  <a:pt x="3896" y="27"/>
                                </a:lnTo>
                                <a:close/>
                                <a:moveTo>
                                  <a:pt x="3843" y="27"/>
                                </a:moveTo>
                                <a:lnTo>
                                  <a:pt x="3816" y="27"/>
                                </a:lnTo>
                                <a:lnTo>
                                  <a:pt x="3816" y="0"/>
                                </a:lnTo>
                                <a:lnTo>
                                  <a:pt x="3843" y="0"/>
                                </a:lnTo>
                                <a:lnTo>
                                  <a:pt x="3843" y="27"/>
                                </a:lnTo>
                                <a:close/>
                                <a:moveTo>
                                  <a:pt x="3789" y="27"/>
                                </a:moveTo>
                                <a:lnTo>
                                  <a:pt x="3762" y="27"/>
                                </a:lnTo>
                                <a:lnTo>
                                  <a:pt x="3762" y="0"/>
                                </a:lnTo>
                                <a:lnTo>
                                  <a:pt x="3789" y="0"/>
                                </a:lnTo>
                                <a:lnTo>
                                  <a:pt x="3789" y="27"/>
                                </a:lnTo>
                                <a:close/>
                                <a:moveTo>
                                  <a:pt x="3735" y="27"/>
                                </a:moveTo>
                                <a:lnTo>
                                  <a:pt x="3708" y="27"/>
                                </a:lnTo>
                                <a:lnTo>
                                  <a:pt x="3708" y="0"/>
                                </a:lnTo>
                                <a:lnTo>
                                  <a:pt x="3735" y="0"/>
                                </a:lnTo>
                                <a:lnTo>
                                  <a:pt x="3735" y="27"/>
                                </a:lnTo>
                                <a:close/>
                                <a:moveTo>
                                  <a:pt x="3682" y="27"/>
                                </a:moveTo>
                                <a:lnTo>
                                  <a:pt x="3655" y="27"/>
                                </a:lnTo>
                                <a:lnTo>
                                  <a:pt x="3655" y="0"/>
                                </a:lnTo>
                                <a:lnTo>
                                  <a:pt x="3682" y="0"/>
                                </a:lnTo>
                                <a:lnTo>
                                  <a:pt x="3682" y="27"/>
                                </a:lnTo>
                                <a:close/>
                                <a:moveTo>
                                  <a:pt x="3628" y="27"/>
                                </a:moveTo>
                                <a:lnTo>
                                  <a:pt x="3601" y="27"/>
                                </a:lnTo>
                                <a:lnTo>
                                  <a:pt x="3601" y="0"/>
                                </a:lnTo>
                                <a:lnTo>
                                  <a:pt x="3628" y="0"/>
                                </a:lnTo>
                                <a:lnTo>
                                  <a:pt x="3628" y="27"/>
                                </a:lnTo>
                                <a:close/>
                                <a:moveTo>
                                  <a:pt x="3574" y="27"/>
                                </a:moveTo>
                                <a:lnTo>
                                  <a:pt x="3547" y="27"/>
                                </a:lnTo>
                                <a:lnTo>
                                  <a:pt x="3547" y="0"/>
                                </a:lnTo>
                                <a:lnTo>
                                  <a:pt x="3574" y="0"/>
                                </a:lnTo>
                                <a:lnTo>
                                  <a:pt x="3574" y="27"/>
                                </a:lnTo>
                                <a:close/>
                                <a:moveTo>
                                  <a:pt x="3520" y="27"/>
                                </a:moveTo>
                                <a:lnTo>
                                  <a:pt x="3493" y="27"/>
                                </a:lnTo>
                                <a:lnTo>
                                  <a:pt x="3493" y="0"/>
                                </a:lnTo>
                                <a:lnTo>
                                  <a:pt x="3520" y="0"/>
                                </a:lnTo>
                                <a:lnTo>
                                  <a:pt x="3520" y="27"/>
                                </a:lnTo>
                                <a:close/>
                                <a:moveTo>
                                  <a:pt x="3467" y="27"/>
                                </a:moveTo>
                                <a:lnTo>
                                  <a:pt x="3440" y="27"/>
                                </a:lnTo>
                                <a:lnTo>
                                  <a:pt x="3440" y="0"/>
                                </a:lnTo>
                                <a:lnTo>
                                  <a:pt x="3467" y="0"/>
                                </a:lnTo>
                                <a:lnTo>
                                  <a:pt x="3467" y="27"/>
                                </a:lnTo>
                                <a:close/>
                                <a:moveTo>
                                  <a:pt x="3413" y="27"/>
                                </a:moveTo>
                                <a:lnTo>
                                  <a:pt x="3386" y="27"/>
                                </a:lnTo>
                                <a:lnTo>
                                  <a:pt x="3386" y="0"/>
                                </a:lnTo>
                                <a:lnTo>
                                  <a:pt x="3413" y="0"/>
                                </a:lnTo>
                                <a:lnTo>
                                  <a:pt x="3413" y="27"/>
                                </a:lnTo>
                                <a:close/>
                                <a:moveTo>
                                  <a:pt x="3359" y="27"/>
                                </a:moveTo>
                                <a:lnTo>
                                  <a:pt x="3332" y="27"/>
                                </a:lnTo>
                                <a:lnTo>
                                  <a:pt x="3332" y="0"/>
                                </a:lnTo>
                                <a:lnTo>
                                  <a:pt x="3359" y="0"/>
                                </a:lnTo>
                                <a:lnTo>
                                  <a:pt x="3359" y="27"/>
                                </a:lnTo>
                                <a:close/>
                                <a:moveTo>
                                  <a:pt x="3305" y="27"/>
                                </a:moveTo>
                                <a:lnTo>
                                  <a:pt x="3278" y="27"/>
                                </a:lnTo>
                                <a:lnTo>
                                  <a:pt x="3278" y="0"/>
                                </a:lnTo>
                                <a:lnTo>
                                  <a:pt x="3305" y="0"/>
                                </a:lnTo>
                                <a:lnTo>
                                  <a:pt x="3305" y="27"/>
                                </a:lnTo>
                                <a:close/>
                                <a:moveTo>
                                  <a:pt x="3252" y="27"/>
                                </a:moveTo>
                                <a:lnTo>
                                  <a:pt x="3225" y="27"/>
                                </a:lnTo>
                                <a:lnTo>
                                  <a:pt x="3225" y="0"/>
                                </a:lnTo>
                                <a:lnTo>
                                  <a:pt x="3252" y="0"/>
                                </a:lnTo>
                                <a:lnTo>
                                  <a:pt x="3252" y="27"/>
                                </a:lnTo>
                                <a:close/>
                                <a:moveTo>
                                  <a:pt x="3198" y="27"/>
                                </a:moveTo>
                                <a:lnTo>
                                  <a:pt x="3171" y="27"/>
                                </a:lnTo>
                                <a:lnTo>
                                  <a:pt x="3171" y="0"/>
                                </a:lnTo>
                                <a:lnTo>
                                  <a:pt x="3198" y="0"/>
                                </a:lnTo>
                                <a:lnTo>
                                  <a:pt x="3198" y="27"/>
                                </a:lnTo>
                                <a:close/>
                                <a:moveTo>
                                  <a:pt x="3144" y="27"/>
                                </a:moveTo>
                                <a:lnTo>
                                  <a:pt x="3117" y="27"/>
                                </a:lnTo>
                                <a:lnTo>
                                  <a:pt x="3117" y="0"/>
                                </a:lnTo>
                                <a:lnTo>
                                  <a:pt x="3144" y="0"/>
                                </a:lnTo>
                                <a:lnTo>
                                  <a:pt x="3144" y="27"/>
                                </a:lnTo>
                                <a:close/>
                                <a:moveTo>
                                  <a:pt x="3090" y="27"/>
                                </a:moveTo>
                                <a:lnTo>
                                  <a:pt x="3064" y="27"/>
                                </a:lnTo>
                                <a:lnTo>
                                  <a:pt x="3064" y="0"/>
                                </a:lnTo>
                                <a:lnTo>
                                  <a:pt x="3090" y="0"/>
                                </a:lnTo>
                                <a:lnTo>
                                  <a:pt x="3090" y="27"/>
                                </a:lnTo>
                                <a:close/>
                                <a:moveTo>
                                  <a:pt x="3037" y="27"/>
                                </a:moveTo>
                                <a:lnTo>
                                  <a:pt x="3010" y="27"/>
                                </a:lnTo>
                                <a:lnTo>
                                  <a:pt x="3010" y="0"/>
                                </a:lnTo>
                                <a:lnTo>
                                  <a:pt x="3037" y="0"/>
                                </a:lnTo>
                                <a:lnTo>
                                  <a:pt x="3037" y="27"/>
                                </a:lnTo>
                                <a:close/>
                                <a:moveTo>
                                  <a:pt x="2983" y="27"/>
                                </a:moveTo>
                                <a:lnTo>
                                  <a:pt x="2956" y="27"/>
                                </a:lnTo>
                                <a:lnTo>
                                  <a:pt x="2956" y="0"/>
                                </a:lnTo>
                                <a:lnTo>
                                  <a:pt x="2983" y="0"/>
                                </a:lnTo>
                                <a:lnTo>
                                  <a:pt x="2983" y="27"/>
                                </a:lnTo>
                                <a:close/>
                                <a:moveTo>
                                  <a:pt x="2929" y="27"/>
                                </a:moveTo>
                                <a:lnTo>
                                  <a:pt x="2902" y="27"/>
                                </a:lnTo>
                                <a:lnTo>
                                  <a:pt x="2902" y="0"/>
                                </a:lnTo>
                                <a:lnTo>
                                  <a:pt x="2929" y="0"/>
                                </a:lnTo>
                                <a:lnTo>
                                  <a:pt x="2929" y="27"/>
                                </a:lnTo>
                                <a:close/>
                                <a:moveTo>
                                  <a:pt x="2875" y="27"/>
                                </a:moveTo>
                                <a:lnTo>
                                  <a:pt x="2849" y="27"/>
                                </a:lnTo>
                                <a:lnTo>
                                  <a:pt x="2849" y="0"/>
                                </a:lnTo>
                                <a:lnTo>
                                  <a:pt x="2875" y="0"/>
                                </a:lnTo>
                                <a:lnTo>
                                  <a:pt x="2875" y="27"/>
                                </a:lnTo>
                                <a:close/>
                                <a:moveTo>
                                  <a:pt x="2822" y="27"/>
                                </a:moveTo>
                                <a:lnTo>
                                  <a:pt x="2795" y="27"/>
                                </a:lnTo>
                                <a:lnTo>
                                  <a:pt x="2795" y="0"/>
                                </a:lnTo>
                                <a:lnTo>
                                  <a:pt x="2822" y="0"/>
                                </a:lnTo>
                                <a:lnTo>
                                  <a:pt x="2822" y="27"/>
                                </a:lnTo>
                                <a:close/>
                                <a:moveTo>
                                  <a:pt x="2768" y="27"/>
                                </a:moveTo>
                                <a:lnTo>
                                  <a:pt x="2741" y="27"/>
                                </a:lnTo>
                                <a:lnTo>
                                  <a:pt x="2741" y="0"/>
                                </a:lnTo>
                                <a:lnTo>
                                  <a:pt x="2768" y="0"/>
                                </a:lnTo>
                                <a:lnTo>
                                  <a:pt x="2768" y="27"/>
                                </a:lnTo>
                                <a:close/>
                                <a:moveTo>
                                  <a:pt x="2714" y="27"/>
                                </a:moveTo>
                                <a:lnTo>
                                  <a:pt x="2687" y="27"/>
                                </a:lnTo>
                                <a:lnTo>
                                  <a:pt x="2687" y="0"/>
                                </a:lnTo>
                                <a:lnTo>
                                  <a:pt x="2714" y="0"/>
                                </a:lnTo>
                                <a:lnTo>
                                  <a:pt x="2714" y="27"/>
                                </a:lnTo>
                                <a:close/>
                                <a:moveTo>
                                  <a:pt x="2660" y="27"/>
                                </a:moveTo>
                                <a:lnTo>
                                  <a:pt x="2634" y="27"/>
                                </a:lnTo>
                                <a:lnTo>
                                  <a:pt x="2634" y="0"/>
                                </a:lnTo>
                                <a:lnTo>
                                  <a:pt x="2660" y="0"/>
                                </a:lnTo>
                                <a:lnTo>
                                  <a:pt x="2660" y="27"/>
                                </a:lnTo>
                                <a:close/>
                                <a:moveTo>
                                  <a:pt x="2607" y="27"/>
                                </a:moveTo>
                                <a:lnTo>
                                  <a:pt x="2580" y="27"/>
                                </a:lnTo>
                                <a:lnTo>
                                  <a:pt x="2580" y="0"/>
                                </a:lnTo>
                                <a:lnTo>
                                  <a:pt x="2607" y="0"/>
                                </a:lnTo>
                                <a:lnTo>
                                  <a:pt x="2607" y="27"/>
                                </a:lnTo>
                                <a:close/>
                                <a:moveTo>
                                  <a:pt x="2553" y="27"/>
                                </a:moveTo>
                                <a:lnTo>
                                  <a:pt x="2526" y="27"/>
                                </a:lnTo>
                                <a:lnTo>
                                  <a:pt x="2526" y="0"/>
                                </a:lnTo>
                                <a:lnTo>
                                  <a:pt x="2553" y="0"/>
                                </a:lnTo>
                                <a:lnTo>
                                  <a:pt x="2553" y="27"/>
                                </a:lnTo>
                                <a:close/>
                                <a:moveTo>
                                  <a:pt x="2499" y="27"/>
                                </a:moveTo>
                                <a:lnTo>
                                  <a:pt x="2472" y="27"/>
                                </a:lnTo>
                                <a:lnTo>
                                  <a:pt x="2472" y="0"/>
                                </a:lnTo>
                                <a:lnTo>
                                  <a:pt x="2499" y="0"/>
                                </a:lnTo>
                                <a:lnTo>
                                  <a:pt x="2499" y="27"/>
                                </a:lnTo>
                                <a:close/>
                                <a:moveTo>
                                  <a:pt x="2445" y="27"/>
                                </a:moveTo>
                                <a:lnTo>
                                  <a:pt x="2419" y="27"/>
                                </a:lnTo>
                                <a:lnTo>
                                  <a:pt x="2419" y="0"/>
                                </a:lnTo>
                                <a:lnTo>
                                  <a:pt x="2445" y="0"/>
                                </a:lnTo>
                                <a:lnTo>
                                  <a:pt x="2445" y="27"/>
                                </a:lnTo>
                                <a:close/>
                                <a:moveTo>
                                  <a:pt x="2392" y="27"/>
                                </a:moveTo>
                                <a:lnTo>
                                  <a:pt x="2365" y="27"/>
                                </a:lnTo>
                                <a:lnTo>
                                  <a:pt x="2365" y="0"/>
                                </a:lnTo>
                                <a:lnTo>
                                  <a:pt x="2392" y="0"/>
                                </a:lnTo>
                                <a:lnTo>
                                  <a:pt x="2392" y="27"/>
                                </a:lnTo>
                                <a:close/>
                                <a:moveTo>
                                  <a:pt x="2338" y="27"/>
                                </a:moveTo>
                                <a:lnTo>
                                  <a:pt x="2311" y="27"/>
                                </a:lnTo>
                                <a:lnTo>
                                  <a:pt x="2311" y="0"/>
                                </a:lnTo>
                                <a:lnTo>
                                  <a:pt x="2338" y="0"/>
                                </a:lnTo>
                                <a:lnTo>
                                  <a:pt x="2338" y="27"/>
                                </a:lnTo>
                                <a:close/>
                                <a:moveTo>
                                  <a:pt x="2284" y="27"/>
                                </a:moveTo>
                                <a:lnTo>
                                  <a:pt x="2257" y="27"/>
                                </a:lnTo>
                                <a:lnTo>
                                  <a:pt x="2257" y="0"/>
                                </a:lnTo>
                                <a:lnTo>
                                  <a:pt x="2284" y="0"/>
                                </a:lnTo>
                                <a:lnTo>
                                  <a:pt x="2284" y="27"/>
                                </a:lnTo>
                                <a:close/>
                                <a:moveTo>
                                  <a:pt x="2231" y="27"/>
                                </a:moveTo>
                                <a:lnTo>
                                  <a:pt x="2204" y="27"/>
                                </a:lnTo>
                                <a:lnTo>
                                  <a:pt x="2204" y="0"/>
                                </a:lnTo>
                                <a:lnTo>
                                  <a:pt x="2231" y="0"/>
                                </a:lnTo>
                                <a:lnTo>
                                  <a:pt x="2231" y="27"/>
                                </a:lnTo>
                                <a:close/>
                                <a:moveTo>
                                  <a:pt x="2177" y="27"/>
                                </a:moveTo>
                                <a:lnTo>
                                  <a:pt x="2150" y="27"/>
                                </a:lnTo>
                                <a:lnTo>
                                  <a:pt x="2150" y="0"/>
                                </a:lnTo>
                                <a:lnTo>
                                  <a:pt x="2177" y="0"/>
                                </a:lnTo>
                                <a:lnTo>
                                  <a:pt x="2177" y="27"/>
                                </a:lnTo>
                                <a:close/>
                                <a:moveTo>
                                  <a:pt x="2123" y="27"/>
                                </a:moveTo>
                                <a:lnTo>
                                  <a:pt x="2096" y="27"/>
                                </a:lnTo>
                                <a:lnTo>
                                  <a:pt x="2096" y="0"/>
                                </a:lnTo>
                                <a:lnTo>
                                  <a:pt x="2123" y="0"/>
                                </a:lnTo>
                                <a:lnTo>
                                  <a:pt x="2123" y="27"/>
                                </a:lnTo>
                                <a:close/>
                                <a:moveTo>
                                  <a:pt x="2069" y="27"/>
                                </a:moveTo>
                                <a:lnTo>
                                  <a:pt x="2042" y="27"/>
                                </a:lnTo>
                                <a:lnTo>
                                  <a:pt x="2042" y="0"/>
                                </a:lnTo>
                                <a:lnTo>
                                  <a:pt x="2069" y="0"/>
                                </a:lnTo>
                                <a:lnTo>
                                  <a:pt x="2069" y="27"/>
                                </a:lnTo>
                                <a:close/>
                                <a:moveTo>
                                  <a:pt x="2016" y="27"/>
                                </a:moveTo>
                                <a:lnTo>
                                  <a:pt x="1989" y="27"/>
                                </a:lnTo>
                                <a:lnTo>
                                  <a:pt x="1989" y="0"/>
                                </a:lnTo>
                                <a:lnTo>
                                  <a:pt x="2016" y="0"/>
                                </a:lnTo>
                                <a:lnTo>
                                  <a:pt x="2016" y="27"/>
                                </a:lnTo>
                                <a:close/>
                                <a:moveTo>
                                  <a:pt x="1962" y="27"/>
                                </a:moveTo>
                                <a:lnTo>
                                  <a:pt x="1935" y="27"/>
                                </a:lnTo>
                                <a:lnTo>
                                  <a:pt x="1935" y="0"/>
                                </a:lnTo>
                                <a:lnTo>
                                  <a:pt x="1962" y="0"/>
                                </a:lnTo>
                                <a:lnTo>
                                  <a:pt x="1962" y="27"/>
                                </a:lnTo>
                                <a:close/>
                                <a:moveTo>
                                  <a:pt x="1908" y="27"/>
                                </a:moveTo>
                                <a:lnTo>
                                  <a:pt x="1881" y="27"/>
                                </a:lnTo>
                                <a:lnTo>
                                  <a:pt x="1881" y="0"/>
                                </a:lnTo>
                                <a:lnTo>
                                  <a:pt x="1908" y="0"/>
                                </a:lnTo>
                                <a:lnTo>
                                  <a:pt x="1908" y="27"/>
                                </a:lnTo>
                                <a:close/>
                                <a:moveTo>
                                  <a:pt x="1854" y="27"/>
                                </a:moveTo>
                                <a:lnTo>
                                  <a:pt x="1827" y="27"/>
                                </a:lnTo>
                                <a:lnTo>
                                  <a:pt x="1827" y="0"/>
                                </a:lnTo>
                                <a:lnTo>
                                  <a:pt x="1854" y="0"/>
                                </a:lnTo>
                                <a:lnTo>
                                  <a:pt x="1854" y="27"/>
                                </a:lnTo>
                                <a:close/>
                                <a:moveTo>
                                  <a:pt x="1801" y="27"/>
                                </a:moveTo>
                                <a:lnTo>
                                  <a:pt x="1774" y="27"/>
                                </a:lnTo>
                                <a:lnTo>
                                  <a:pt x="1774" y="0"/>
                                </a:lnTo>
                                <a:lnTo>
                                  <a:pt x="1801" y="0"/>
                                </a:lnTo>
                                <a:lnTo>
                                  <a:pt x="1801" y="27"/>
                                </a:lnTo>
                                <a:close/>
                                <a:moveTo>
                                  <a:pt x="1747" y="27"/>
                                </a:moveTo>
                                <a:lnTo>
                                  <a:pt x="1720" y="27"/>
                                </a:lnTo>
                                <a:lnTo>
                                  <a:pt x="1720" y="0"/>
                                </a:lnTo>
                                <a:lnTo>
                                  <a:pt x="1747" y="0"/>
                                </a:lnTo>
                                <a:lnTo>
                                  <a:pt x="1747" y="27"/>
                                </a:lnTo>
                                <a:close/>
                                <a:moveTo>
                                  <a:pt x="1693" y="27"/>
                                </a:moveTo>
                                <a:lnTo>
                                  <a:pt x="1666" y="27"/>
                                </a:lnTo>
                                <a:lnTo>
                                  <a:pt x="1666" y="0"/>
                                </a:lnTo>
                                <a:lnTo>
                                  <a:pt x="1693" y="0"/>
                                </a:lnTo>
                                <a:lnTo>
                                  <a:pt x="1693" y="27"/>
                                </a:lnTo>
                                <a:close/>
                                <a:moveTo>
                                  <a:pt x="1639" y="27"/>
                                </a:moveTo>
                                <a:lnTo>
                                  <a:pt x="1613" y="27"/>
                                </a:lnTo>
                                <a:lnTo>
                                  <a:pt x="1613" y="0"/>
                                </a:lnTo>
                                <a:lnTo>
                                  <a:pt x="1639" y="0"/>
                                </a:lnTo>
                                <a:lnTo>
                                  <a:pt x="1639" y="27"/>
                                </a:lnTo>
                                <a:close/>
                                <a:moveTo>
                                  <a:pt x="1586" y="27"/>
                                </a:moveTo>
                                <a:lnTo>
                                  <a:pt x="1559" y="27"/>
                                </a:lnTo>
                                <a:lnTo>
                                  <a:pt x="1559" y="0"/>
                                </a:lnTo>
                                <a:lnTo>
                                  <a:pt x="1586" y="0"/>
                                </a:lnTo>
                                <a:lnTo>
                                  <a:pt x="1586" y="27"/>
                                </a:lnTo>
                                <a:close/>
                                <a:moveTo>
                                  <a:pt x="1532" y="27"/>
                                </a:moveTo>
                                <a:lnTo>
                                  <a:pt x="1505" y="27"/>
                                </a:lnTo>
                                <a:lnTo>
                                  <a:pt x="1505" y="0"/>
                                </a:lnTo>
                                <a:lnTo>
                                  <a:pt x="1532" y="0"/>
                                </a:lnTo>
                                <a:lnTo>
                                  <a:pt x="1532" y="27"/>
                                </a:lnTo>
                                <a:close/>
                                <a:moveTo>
                                  <a:pt x="1478" y="27"/>
                                </a:moveTo>
                                <a:lnTo>
                                  <a:pt x="1451" y="27"/>
                                </a:lnTo>
                                <a:lnTo>
                                  <a:pt x="1451" y="0"/>
                                </a:lnTo>
                                <a:lnTo>
                                  <a:pt x="1478" y="0"/>
                                </a:lnTo>
                                <a:lnTo>
                                  <a:pt x="1478" y="27"/>
                                </a:lnTo>
                                <a:close/>
                                <a:moveTo>
                                  <a:pt x="1424" y="27"/>
                                </a:moveTo>
                                <a:lnTo>
                                  <a:pt x="1398" y="27"/>
                                </a:lnTo>
                                <a:lnTo>
                                  <a:pt x="1398" y="0"/>
                                </a:lnTo>
                                <a:lnTo>
                                  <a:pt x="1424" y="0"/>
                                </a:lnTo>
                                <a:lnTo>
                                  <a:pt x="1424" y="27"/>
                                </a:lnTo>
                                <a:close/>
                                <a:moveTo>
                                  <a:pt x="1371" y="27"/>
                                </a:moveTo>
                                <a:lnTo>
                                  <a:pt x="1344" y="27"/>
                                </a:lnTo>
                                <a:lnTo>
                                  <a:pt x="1344" y="0"/>
                                </a:lnTo>
                                <a:lnTo>
                                  <a:pt x="1371" y="0"/>
                                </a:lnTo>
                                <a:lnTo>
                                  <a:pt x="1371" y="27"/>
                                </a:lnTo>
                                <a:close/>
                                <a:moveTo>
                                  <a:pt x="1317" y="27"/>
                                </a:moveTo>
                                <a:lnTo>
                                  <a:pt x="1290" y="27"/>
                                </a:lnTo>
                                <a:lnTo>
                                  <a:pt x="1290" y="0"/>
                                </a:lnTo>
                                <a:lnTo>
                                  <a:pt x="1317" y="0"/>
                                </a:lnTo>
                                <a:lnTo>
                                  <a:pt x="1317" y="27"/>
                                </a:lnTo>
                                <a:close/>
                                <a:moveTo>
                                  <a:pt x="1263" y="27"/>
                                </a:moveTo>
                                <a:lnTo>
                                  <a:pt x="1236" y="27"/>
                                </a:lnTo>
                                <a:lnTo>
                                  <a:pt x="1236" y="0"/>
                                </a:lnTo>
                                <a:lnTo>
                                  <a:pt x="1263" y="0"/>
                                </a:lnTo>
                                <a:lnTo>
                                  <a:pt x="1263" y="27"/>
                                </a:lnTo>
                                <a:close/>
                                <a:moveTo>
                                  <a:pt x="1209" y="27"/>
                                </a:moveTo>
                                <a:lnTo>
                                  <a:pt x="1183" y="27"/>
                                </a:lnTo>
                                <a:lnTo>
                                  <a:pt x="1183" y="0"/>
                                </a:lnTo>
                                <a:lnTo>
                                  <a:pt x="1209" y="0"/>
                                </a:lnTo>
                                <a:lnTo>
                                  <a:pt x="1209" y="27"/>
                                </a:lnTo>
                                <a:close/>
                                <a:moveTo>
                                  <a:pt x="1156" y="27"/>
                                </a:moveTo>
                                <a:lnTo>
                                  <a:pt x="1129" y="27"/>
                                </a:lnTo>
                                <a:lnTo>
                                  <a:pt x="1129" y="0"/>
                                </a:lnTo>
                                <a:lnTo>
                                  <a:pt x="1156" y="0"/>
                                </a:lnTo>
                                <a:lnTo>
                                  <a:pt x="1156" y="27"/>
                                </a:lnTo>
                                <a:close/>
                                <a:moveTo>
                                  <a:pt x="1102" y="27"/>
                                </a:moveTo>
                                <a:lnTo>
                                  <a:pt x="1075" y="27"/>
                                </a:lnTo>
                                <a:lnTo>
                                  <a:pt x="1075" y="0"/>
                                </a:lnTo>
                                <a:lnTo>
                                  <a:pt x="1102" y="0"/>
                                </a:lnTo>
                                <a:lnTo>
                                  <a:pt x="1102" y="27"/>
                                </a:lnTo>
                                <a:close/>
                                <a:moveTo>
                                  <a:pt x="1048" y="27"/>
                                </a:moveTo>
                                <a:lnTo>
                                  <a:pt x="1021" y="27"/>
                                </a:lnTo>
                                <a:lnTo>
                                  <a:pt x="1021" y="0"/>
                                </a:lnTo>
                                <a:lnTo>
                                  <a:pt x="1048" y="0"/>
                                </a:lnTo>
                                <a:lnTo>
                                  <a:pt x="1048" y="27"/>
                                </a:lnTo>
                                <a:close/>
                                <a:moveTo>
                                  <a:pt x="995" y="27"/>
                                </a:moveTo>
                                <a:lnTo>
                                  <a:pt x="968" y="27"/>
                                </a:lnTo>
                                <a:lnTo>
                                  <a:pt x="968" y="0"/>
                                </a:lnTo>
                                <a:lnTo>
                                  <a:pt x="995" y="0"/>
                                </a:lnTo>
                                <a:lnTo>
                                  <a:pt x="995" y="27"/>
                                </a:lnTo>
                                <a:close/>
                                <a:moveTo>
                                  <a:pt x="941" y="27"/>
                                </a:moveTo>
                                <a:lnTo>
                                  <a:pt x="914" y="27"/>
                                </a:lnTo>
                                <a:lnTo>
                                  <a:pt x="914" y="0"/>
                                </a:lnTo>
                                <a:lnTo>
                                  <a:pt x="941" y="0"/>
                                </a:lnTo>
                                <a:lnTo>
                                  <a:pt x="941" y="27"/>
                                </a:lnTo>
                                <a:close/>
                                <a:moveTo>
                                  <a:pt x="887" y="27"/>
                                </a:moveTo>
                                <a:lnTo>
                                  <a:pt x="860" y="27"/>
                                </a:lnTo>
                                <a:lnTo>
                                  <a:pt x="860" y="0"/>
                                </a:lnTo>
                                <a:lnTo>
                                  <a:pt x="887" y="0"/>
                                </a:lnTo>
                                <a:lnTo>
                                  <a:pt x="887" y="27"/>
                                </a:lnTo>
                                <a:close/>
                                <a:moveTo>
                                  <a:pt x="833" y="27"/>
                                </a:moveTo>
                                <a:lnTo>
                                  <a:pt x="806" y="27"/>
                                </a:lnTo>
                                <a:lnTo>
                                  <a:pt x="806" y="0"/>
                                </a:lnTo>
                                <a:lnTo>
                                  <a:pt x="833" y="0"/>
                                </a:lnTo>
                                <a:lnTo>
                                  <a:pt x="833" y="27"/>
                                </a:lnTo>
                                <a:close/>
                                <a:moveTo>
                                  <a:pt x="780" y="27"/>
                                </a:moveTo>
                                <a:lnTo>
                                  <a:pt x="753" y="27"/>
                                </a:lnTo>
                                <a:lnTo>
                                  <a:pt x="753" y="0"/>
                                </a:lnTo>
                                <a:lnTo>
                                  <a:pt x="780" y="0"/>
                                </a:lnTo>
                                <a:lnTo>
                                  <a:pt x="780" y="27"/>
                                </a:lnTo>
                                <a:close/>
                                <a:moveTo>
                                  <a:pt x="726" y="27"/>
                                </a:moveTo>
                                <a:lnTo>
                                  <a:pt x="699" y="27"/>
                                </a:lnTo>
                                <a:lnTo>
                                  <a:pt x="699" y="0"/>
                                </a:lnTo>
                                <a:lnTo>
                                  <a:pt x="726" y="0"/>
                                </a:lnTo>
                                <a:lnTo>
                                  <a:pt x="726" y="27"/>
                                </a:lnTo>
                                <a:close/>
                                <a:moveTo>
                                  <a:pt x="672" y="27"/>
                                </a:moveTo>
                                <a:lnTo>
                                  <a:pt x="645" y="27"/>
                                </a:lnTo>
                                <a:lnTo>
                                  <a:pt x="645" y="0"/>
                                </a:lnTo>
                                <a:lnTo>
                                  <a:pt x="672" y="0"/>
                                </a:lnTo>
                                <a:lnTo>
                                  <a:pt x="672" y="27"/>
                                </a:lnTo>
                                <a:close/>
                                <a:moveTo>
                                  <a:pt x="618" y="27"/>
                                </a:moveTo>
                                <a:lnTo>
                                  <a:pt x="591" y="27"/>
                                </a:lnTo>
                                <a:lnTo>
                                  <a:pt x="591" y="0"/>
                                </a:lnTo>
                                <a:lnTo>
                                  <a:pt x="618" y="0"/>
                                </a:lnTo>
                                <a:lnTo>
                                  <a:pt x="618" y="27"/>
                                </a:lnTo>
                                <a:close/>
                                <a:moveTo>
                                  <a:pt x="565" y="27"/>
                                </a:moveTo>
                                <a:lnTo>
                                  <a:pt x="538" y="27"/>
                                </a:lnTo>
                                <a:lnTo>
                                  <a:pt x="538" y="0"/>
                                </a:lnTo>
                                <a:lnTo>
                                  <a:pt x="565" y="0"/>
                                </a:lnTo>
                                <a:lnTo>
                                  <a:pt x="565" y="27"/>
                                </a:lnTo>
                                <a:close/>
                                <a:moveTo>
                                  <a:pt x="511" y="27"/>
                                </a:moveTo>
                                <a:lnTo>
                                  <a:pt x="484" y="27"/>
                                </a:lnTo>
                                <a:lnTo>
                                  <a:pt x="484" y="0"/>
                                </a:lnTo>
                                <a:lnTo>
                                  <a:pt x="511" y="0"/>
                                </a:lnTo>
                                <a:lnTo>
                                  <a:pt x="511" y="27"/>
                                </a:lnTo>
                                <a:close/>
                                <a:moveTo>
                                  <a:pt x="457" y="27"/>
                                </a:moveTo>
                                <a:lnTo>
                                  <a:pt x="430" y="27"/>
                                </a:lnTo>
                                <a:lnTo>
                                  <a:pt x="430" y="0"/>
                                </a:lnTo>
                                <a:lnTo>
                                  <a:pt x="457" y="0"/>
                                </a:lnTo>
                                <a:lnTo>
                                  <a:pt x="457" y="27"/>
                                </a:lnTo>
                                <a:close/>
                                <a:moveTo>
                                  <a:pt x="403" y="27"/>
                                </a:moveTo>
                                <a:lnTo>
                                  <a:pt x="377" y="27"/>
                                </a:lnTo>
                                <a:lnTo>
                                  <a:pt x="377" y="0"/>
                                </a:lnTo>
                                <a:lnTo>
                                  <a:pt x="403" y="0"/>
                                </a:lnTo>
                                <a:lnTo>
                                  <a:pt x="403" y="27"/>
                                </a:lnTo>
                                <a:close/>
                                <a:moveTo>
                                  <a:pt x="350" y="27"/>
                                </a:moveTo>
                                <a:lnTo>
                                  <a:pt x="323" y="27"/>
                                </a:lnTo>
                                <a:lnTo>
                                  <a:pt x="323" y="0"/>
                                </a:lnTo>
                                <a:lnTo>
                                  <a:pt x="350" y="0"/>
                                </a:lnTo>
                                <a:lnTo>
                                  <a:pt x="350" y="27"/>
                                </a:lnTo>
                                <a:close/>
                                <a:moveTo>
                                  <a:pt x="296" y="27"/>
                                </a:moveTo>
                                <a:lnTo>
                                  <a:pt x="269" y="27"/>
                                </a:lnTo>
                                <a:lnTo>
                                  <a:pt x="269" y="0"/>
                                </a:lnTo>
                                <a:lnTo>
                                  <a:pt x="296" y="0"/>
                                </a:lnTo>
                                <a:lnTo>
                                  <a:pt x="296" y="27"/>
                                </a:lnTo>
                                <a:close/>
                                <a:moveTo>
                                  <a:pt x="242" y="27"/>
                                </a:moveTo>
                                <a:lnTo>
                                  <a:pt x="215" y="27"/>
                                </a:lnTo>
                                <a:lnTo>
                                  <a:pt x="215" y="0"/>
                                </a:lnTo>
                                <a:lnTo>
                                  <a:pt x="242" y="0"/>
                                </a:lnTo>
                                <a:lnTo>
                                  <a:pt x="242" y="27"/>
                                </a:lnTo>
                                <a:close/>
                                <a:moveTo>
                                  <a:pt x="188" y="27"/>
                                </a:moveTo>
                                <a:lnTo>
                                  <a:pt x="162" y="27"/>
                                </a:lnTo>
                                <a:lnTo>
                                  <a:pt x="162" y="0"/>
                                </a:lnTo>
                                <a:lnTo>
                                  <a:pt x="188" y="0"/>
                                </a:lnTo>
                                <a:lnTo>
                                  <a:pt x="188" y="27"/>
                                </a:lnTo>
                                <a:close/>
                                <a:moveTo>
                                  <a:pt x="135" y="27"/>
                                </a:moveTo>
                                <a:lnTo>
                                  <a:pt x="108" y="27"/>
                                </a:lnTo>
                                <a:lnTo>
                                  <a:pt x="108" y="0"/>
                                </a:lnTo>
                                <a:lnTo>
                                  <a:pt x="135" y="0"/>
                                </a:lnTo>
                                <a:lnTo>
                                  <a:pt x="135" y="27"/>
                                </a:lnTo>
                                <a:close/>
                                <a:moveTo>
                                  <a:pt x="81" y="27"/>
                                </a:moveTo>
                                <a:lnTo>
                                  <a:pt x="54" y="27"/>
                                </a:lnTo>
                                <a:lnTo>
                                  <a:pt x="54" y="0"/>
                                </a:lnTo>
                                <a:lnTo>
                                  <a:pt x="81" y="0"/>
                                </a:lnTo>
                                <a:lnTo>
                                  <a:pt x="81" y="27"/>
                                </a:lnTo>
                                <a:close/>
                                <a:moveTo>
                                  <a:pt x="27" y="27"/>
                                </a:moveTo>
                                <a:lnTo>
                                  <a:pt x="0" y="27"/>
                                </a:lnTo>
                                <a:lnTo>
                                  <a:pt x="0" y="0"/>
                                </a:lnTo>
                                <a:lnTo>
                                  <a:pt x="27" y="0"/>
                                </a:lnTo>
                                <a:lnTo>
                                  <a:pt x="27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3265"/>
                        <wps:cNvSpPr>
                          <a:spLocks noEditPoints="1"/>
                        </wps:cNvSpPr>
                        <wps:spPr bwMode="auto">
                          <a:xfrm>
                            <a:off x="363" y="2222"/>
                            <a:ext cx="2236" cy="2433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3266"/>
                        <wps:cNvSpPr>
                          <a:spLocks noEditPoints="1"/>
                        </wps:cNvSpPr>
                        <wps:spPr bwMode="auto">
                          <a:xfrm>
                            <a:off x="1646" y="670"/>
                            <a:ext cx="11" cy="3583"/>
                          </a:xfrm>
                          <a:custGeom>
                            <a:avLst/>
                            <a:gdLst>
                              <a:gd name="T0" fmla="*/ 11 w 11"/>
                              <a:gd name="T1" fmla="*/ 3058 h 3105"/>
                              <a:gd name="T2" fmla="*/ 0 w 11"/>
                              <a:gd name="T3" fmla="*/ 3022 h 3105"/>
                              <a:gd name="T4" fmla="*/ 11 w 11"/>
                              <a:gd name="T5" fmla="*/ 3022 h 3105"/>
                              <a:gd name="T6" fmla="*/ 0 w 11"/>
                              <a:gd name="T7" fmla="*/ 2891 h 3105"/>
                              <a:gd name="T8" fmla="*/ 0 w 11"/>
                              <a:gd name="T9" fmla="*/ 2939 h 3105"/>
                              <a:gd name="T10" fmla="*/ 11 w 11"/>
                              <a:gd name="T11" fmla="*/ 2808 h 3105"/>
                              <a:gd name="T12" fmla="*/ 0 w 11"/>
                              <a:gd name="T13" fmla="*/ 2772 h 3105"/>
                              <a:gd name="T14" fmla="*/ 11 w 11"/>
                              <a:gd name="T15" fmla="*/ 2772 h 3105"/>
                              <a:gd name="T16" fmla="*/ 0 w 11"/>
                              <a:gd name="T17" fmla="*/ 2641 h 3105"/>
                              <a:gd name="T18" fmla="*/ 0 w 11"/>
                              <a:gd name="T19" fmla="*/ 2689 h 3105"/>
                              <a:gd name="T20" fmla="*/ 11 w 11"/>
                              <a:gd name="T21" fmla="*/ 2558 h 3105"/>
                              <a:gd name="T22" fmla="*/ 0 w 11"/>
                              <a:gd name="T23" fmla="*/ 2522 h 3105"/>
                              <a:gd name="T24" fmla="*/ 11 w 11"/>
                              <a:gd name="T25" fmla="*/ 2522 h 3105"/>
                              <a:gd name="T26" fmla="*/ 0 w 11"/>
                              <a:gd name="T27" fmla="*/ 2391 h 3105"/>
                              <a:gd name="T28" fmla="*/ 0 w 11"/>
                              <a:gd name="T29" fmla="*/ 2439 h 3105"/>
                              <a:gd name="T30" fmla="*/ 11 w 11"/>
                              <a:gd name="T31" fmla="*/ 2308 h 3105"/>
                              <a:gd name="T32" fmla="*/ 0 w 11"/>
                              <a:gd name="T33" fmla="*/ 2272 h 3105"/>
                              <a:gd name="T34" fmla="*/ 11 w 11"/>
                              <a:gd name="T35" fmla="*/ 2272 h 3105"/>
                              <a:gd name="T36" fmla="*/ 0 w 11"/>
                              <a:gd name="T37" fmla="*/ 2141 h 3105"/>
                              <a:gd name="T38" fmla="*/ 0 w 11"/>
                              <a:gd name="T39" fmla="*/ 2189 h 3105"/>
                              <a:gd name="T40" fmla="*/ 11 w 11"/>
                              <a:gd name="T41" fmla="*/ 2058 h 3105"/>
                              <a:gd name="T42" fmla="*/ 0 w 11"/>
                              <a:gd name="T43" fmla="*/ 2022 h 3105"/>
                              <a:gd name="T44" fmla="*/ 11 w 11"/>
                              <a:gd name="T45" fmla="*/ 2022 h 3105"/>
                              <a:gd name="T46" fmla="*/ 0 w 11"/>
                              <a:gd name="T47" fmla="*/ 1891 h 3105"/>
                              <a:gd name="T48" fmla="*/ 0 w 11"/>
                              <a:gd name="T49" fmla="*/ 1939 h 3105"/>
                              <a:gd name="T50" fmla="*/ 11 w 11"/>
                              <a:gd name="T51" fmla="*/ 1808 h 3105"/>
                              <a:gd name="T52" fmla="*/ 0 w 11"/>
                              <a:gd name="T53" fmla="*/ 1772 h 3105"/>
                              <a:gd name="T54" fmla="*/ 11 w 11"/>
                              <a:gd name="T55" fmla="*/ 1772 h 3105"/>
                              <a:gd name="T56" fmla="*/ 0 w 11"/>
                              <a:gd name="T57" fmla="*/ 1641 h 3105"/>
                              <a:gd name="T58" fmla="*/ 0 w 11"/>
                              <a:gd name="T59" fmla="*/ 1689 h 3105"/>
                              <a:gd name="T60" fmla="*/ 11 w 11"/>
                              <a:gd name="T61" fmla="*/ 1558 h 3105"/>
                              <a:gd name="T62" fmla="*/ 0 w 11"/>
                              <a:gd name="T63" fmla="*/ 1522 h 3105"/>
                              <a:gd name="T64" fmla="*/ 11 w 11"/>
                              <a:gd name="T65" fmla="*/ 1522 h 3105"/>
                              <a:gd name="T66" fmla="*/ 0 w 11"/>
                              <a:gd name="T67" fmla="*/ 1391 h 3105"/>
                              <a:gd name="T68" fmla="*/ 0 w 11"/>
                              <a:gd name="T69" fmla="*/ 1439 h 3105"/>
                              <a:gd name="T70" fmla="*/ 11 w 11"/>
                              <a:gd name="T71" fmla="*/ 1308 h 3105"/>
                              <a:gd name="T72" fmla="*/ 0 w 11"/>
                              <a:gd name="T73" fmla="*/ 1272 h 3105"/>
                              <a:gd name="T74" fmla="*/ 11 w 11"/>
                              <a:gd name="T75" fmla="*/ 1272 h 3105"/>
                              <a:gd name="T76" fmla="*/ 0 w 11"/>
                              <a:gd name="T77" fmla="*/ 1141 h 3105"/>
                              <a:gd name="T78" fmla="*/ 0 w 11"/>
                              <a:gd name="T79" fmla="*/ 1189 h 3105"/>
                              <a:gd name="T80" fmla="*/ 11 w 11"/>
                              <a:gd name="T81" fmla="*/ 1058 h 3105"/>
                              <a:gd name="T82" fmla="*/ 0 w 11"/>
                              <a:gd name="T83" fmla="*/ 1022 h 3105"/>
                              <a:gd name="T84" fmla="*/ 11 w 11"/>
                              <a:gd name="T85" fmla="*/ 1022 h 3105"/>
                              <a:gd name="T86" fmla="*/ 0 w 11"/>
                              <a:gd name="T87" fmla="*/ 891 h 3105"/>
                              <a:gd name="T88" fmla="*/ 0 w 11"/>
                              <a:gd name="T89" fmla="*/ 939 h 3105"/>
                              <a:gd name="T90" fmla="*/ 11 w 11"/>
                              <a:gd name="T91" fmla="*/ 808 h 3105"/>
                              <a:gd name="T92" fmla="*/ 0 w 11"/>
                              <a:gd name="T93" fmla="*/ 772 h 3105"/>
                              <a:gd name="T94" fmla="*/ 11 w 11"/>
                              <a:gd name="T95" fmla="*/ 772 h 3105"/>
                              <a:gd name="T96" fmla="*/ 0 w 11"/>
                              <a:gd name="T97" fmla="*/ 641 h 3105"/>
                              <a:gd name="T98" fmla="*/ 0 w 11"/>
                              <a:gd name="T99" fmla="*/ 689 h 3105"/>
                              <a:gd name="T100" fmla="*/ 11 w 11"/>
                              <a:gd name="T101" fmla="*/ 558 h 3105"/>
                              <a:gd name="T102" fmla="*/ 0 w 11"/>
                              <a:gd name="T103" fmla="*/ 522 h 3105"/>
                              <a:gd name="T104" fmla="*/ 11 w 11"/>
                              <a:gd name="T105" fmla="*/ 522 h 3105"/>
                              <a:gd name="T106" fmla="*/ 0 w 11"/>
                              <a:gd name="T107" fmla="*/ 391 h 3105"/>
                              <a:gd name="T108" fmla="*/ 0 w 11"/>
                              <a:gd name="T109" fmla="*/ 439 h 3105"/>
                              <a:gd name="T110" fmla="*/ 11 w 11"/>
                              <a:gd name="T111" fmla="*/ 308 h 3105"/>
                              <a:gd name="T112" fmla="*/ 0 w 11"/>
                              <a:gd name="T113" fmla="*/ 272 h 3105"/>
                              <a:gd name="T114" fmla="*/ 11 w 11"/>
                              <a:gd name="T115" fmla="*/ 272 h 3105"/>
                              <a:gd name="T116" fmla="*/ 0 w 11"/>
                              <a:gd name="T117" fmla="*/ 141 h 3105"/>
                              <a:gd name="T118" fmla="*/ 0 w 11"/>
                              <a:gd name="T119" fmla="*/ 189 h 3105"/>
                              <a:gd name="T120" fmla="*/ 11 w 11"/>
                              <a:gd name="T121" fmla="*/ 58 h 3105"/>
                              <a:gd name="T122" fmla="*/ 0 w 11"/>
                              <a:gd name="T123" fmla="*/ 22 h 3105"/>
                              <a:gd name="T124" fmla="*/ 11 w 11"/>
                              <a:gd name="T125" fmla="*/ 22 h 3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1" h="3105">
                                <a:moveTo>
                                  <a:pt x="0" y="3105"/>
                                </a:moveTo>
                                <a:lnTo>
                                  <a:pt x="0" y="3058"/>
                                </a:lnTo>
                                <a:lnTo>
                                  <a:pt x="11" y="3058"/>
                                </a:lnTo>
                                <a:lnTo>
                                  <a:pt x="11" y="3105"/>
                                </a:lnTo>
                                <a:lnTo>
                                  <a:pt x="0" y="3105"/>
                                </a:lnTo>
                                <a:close/>
                                <a:moveTo>
                                  <a:pt x="0" y="3022"/>
                                </a:moveTo>
                                <a:lnTo>
                                  <a:pt x="0" y="2974"/>
                                </a:lnTo>
                                <a:lnTo>
                                  <a:pt x="11" y="2974"/>
                                </a:lnTo>
                                <a:lnTo>
                                  <a:pt x="11" y="3022"/>
                                </a:lnTo>
                                <a:lnTo>
                                  <a:pt x="0" y="3022"/>
                                </a:lnTo>
                                <a:close/>
                                <a:moveTo>
                                  <a:pt x="0" y="2939"/>
                                </a:moveTo>
                                <a:lnTo>
                                  <a:pt x="0" y="2891"/>
                                </a:lnTo>
                                <a:lnTo>
                                  <a:pt x="11" y="2891"/>
                                </a:lnTo>
                                <a:lnTo>
                                  <a:pt x="11" y="2939"/>
                                </a:lnTo>
                                <a:lnTo>
                                  <a:pt x="0" y="2939"/>
                                </a:lnTo>
                                <a:close/>
                                <a:moveTo>
                                  <a:pt x="0" y="2855"/>
                                </a:moveTo>
                                <a:lnTo>
                                  <a:pt x="0" y="2808"/>
                                </a:lnTo>
                                <a:lnTo>
                                  <a:pt x="11" y="2808"/>
                                </a:lnTo>
                                <a:lnTo>
                                  <a:pt x="11" y="2855"/>
                                </a:lnTo>
                                <a:lnTo>
                                  <a:pt x="0" y="2855"/>
                                </a:lnTo>
                                <a:close/>
                                <a:moveTo>
                                  <a:pt x="0" y="2772"/>
                                </a:moveTo>
                                <a:lnTo>
                                  <a:pt x="0" y="2725"/>
                                </a:lnTo>
                                <a:lnTo>
                                  <a:pt x="11" y="2725"/>
                                </a:lnTo>
                                <a:lnTo>
                                  <a:pt x="11" y="2772"/>
                                </a:lnTo>
                                <a:lnTo>
                                  <a:pt x="0" y="2772"/>
                                </a:lnTo>
                                <a:close/>
                                <a:moveTo>
                                  <a:pt x="0" y="2689"/>
                                </a:moveTo>
                                <a:lnTo>
                                  <a:pt x="0" y="2641"/>
                                </a:lnTo>
                                <a:lnTo>
                                  <a:pt x="11" y="2641"/>
                                </a:lnTo>
                                <a:lnTo>
                                  <a:pt x="11" y="2689"/>
                                </a:lnTo>
                                <a:lnTo>
                                  <a:pt x="0" y="2689"/>
                                </a:lnTo>
                                <a:close/>
                                <a:moveTo>
                                  <a:pt x="0" y="2605"/>
                                </a:moveTo>
                                <a:lnTo>
                                  <a:pt x="0" y="2558"/>
                                </a:lnTo>
                                <a:lnTo>
                                  <a:pt x="11" y="2558"/>
                                </a:lnTo>
                                <a:lnTo>
                                  <a:pt x="11" y="2605"/>
                                </a:lnTo>
                                <a:lnTo>
                                  <a:pt x="0" y="2605"/>
                                </a:lnTo>
                                <a:close/>
                                <a:moveTo>
                                  <a:pt x="0" y="2522"/>
                                </a:moveTo>
                                <a:lnTo>
                                  <a:pt x="0" y="2475"/>
                                </a:lnTo>
                                <a:lnTo>
                                  <a:pt x="11" y="2475"/>
                                </a:lnTo>
                                <a:lnTo>
                                  <a:pt x="11" y="2522"/>
                                </a:lnTo>
                                <a:lnTo>
                                  <a:pt x="0" y="2522"/>
                                </a:lnTo>
                                <a:close/>
                                <a:moveTo>
                                  <a:pt x="0" y="2439"/>
                                </a:moveTo>
                                <a:lnTo>
                                  <a:pt x="0" y="2391"/>
                                </a:lnTo>
                                <a:lnTo>
                                  <a:pt x="11" y="2391"/>
                                </a:lnTo>
                                <a:lnTo>
                                  <a:pt x="11" y="2439"/>
                                </a:lnTo>
                                <a:lnTo>
                                  <a:pt x="0" y="2439"/>
                                </a:lnTo>
                                <a:close/>
                                <a:moveTo>
                                  <a:pt x="0" y="2355"/>
                                </a:moveTo>
                                <a:lnTo>
                                  <a:pt x="0" y="2308"/>
                                </a:lnTo>
                                <a:lnTo>
                                  <a:pt x="11" y="2308"/>
                                </a:lnTo>
                                <a:lnTo>
                                  <a:pt x="11" y="2355"/>
                                </a:lnTo>
                                <a:lnTo>
                                  <a:pt x="0" y="2355"/>
                                </a:ln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25"/>
                                </a:lnTo>
                                <a:lnTo>
                                  <a:pt x="11" y="2225"/>
                                </a:lnTo>
                                <a:lnTo>
                                  <a:pt x="11" y="2272"/>
                                </a:lnTo>
                                <a:lnTo>
                                  <a:pt x="0" y="2272"/>
                                </a:lnTo>
                                <a:close/>
                                <a:moveTo>
                                  <a:pt x="0" y="2189"/>
                                </a:moveTo>
                                <a:lnTo>
                                  <a:pt x="0" y="2141"/>
                                </a:lnTo>
                                <a:lnTo>
                                  <a:pt x="11" y="2141"/>
                                </a:lnTo>
                                <a:lnTo>
                                  <a:pt x="11" y="2189"/>
                                </a:lnTo>
                                <a:lnTo>
                                  <a:pt x="0" y="2189"/>
                                </a:lnTo>
                                <a:close/>
                                <a:moveTo>
                                  <a:pt x="0" y="2105"/>
                                </a:moveTo>
                                <a:lnTo>
                                  <a:pt x="0" y="2058"/>
                                </a:lnTo>
                                <a:lnTo>
                                  <a:pt x="11" y="2058"/>
                                </a:lnTo>
                                <a:lnTo>
                                  <a:pt x="11" y="2105"/>
                                </a:lnTo>
                                <a:lnTo>
                                  <a:pt x="0" y="2105"/>
                                </a:lnTo>
                                <a:close/>
                                <a:moveTo>
                                  <a:pt x="0" y="2022"/>
                                </a:moveTo>
                                <a:lnTo>
                                  <a:pt x="0" y="1975"/>
                                </a:lnTo>
                                <a:lnTo>
                                  <a:pt x="11" y="1975"/>
                                </a:lnTo>
                                <a:lnTo>
                                  <a:pt x="11" y="2022"/>
                                </a:lnTo>
                                <a:lnTo>
                                  <a:pt x="0" y="2022"/>
                                </a:lnTo>
                                <a:close/>
                                <a:moveTo>
                                  <a:pt x="0" y="1939"/>
                                </a:moveTo>
                                <a:lnTo>
                                  <a:pt x="0" y="1891"/>
                                </a:lnTo>
                                <a:lnTo>
                                  <a:pt x="11" y="1891"/>
                                </a:lnTo>
                                <a:lnTo>
                                  <a:pt x="11" y="1939"/>
                                </a:lnTo>
                                <a:lnTo>
                                  <a:pt x="0" y="1939"/>
                                </a:lnTo>
                                <a:close/>
                                <a:moveTo>
                                  <a:pt x="0" y="1856"/>
                                </a:moveTo>
                                <a:lnTo>
                                  <a:pt x="0" y="1808"/>
                                </a:lnTo>
                                <a:lnTo>
                                  <a:pt x="11" y="1808"/>
                                </a:lnTo>
                                <a:lnTo>
                                  <a:pt x="11" y="1856"/>
                                </a:lnTo>
                                <a:lnTo>
                                  <a:pt x="0" y="1856"/>
                                </a:lnTo>
                                <a:close/>
                                <a:moveTo>
                                  <a:pt x="0" y="1772"/>
                                </a:moveTo>
                                <a:lnTo>
                                  <a:pt x="0" y="1725"/>
                                </a:lnTo>
                                <a:lnTo>
                                  <a:pt x="11" y="1725"/>
                                </a:lnTo>
                                <a:lnTo>
                                  <a:pt x="11" y="1772"/>
                                </a:lnTo>
                                <a:lnTo>
                                  <a:pt x="0" y="1772"/>
                                </a:lnTo>
                                <a:close/>
                                <a:moveTo>
                                  <a:pt x="0" y="1689"/>
                                </a:moveTo>
                                <a:lnTo>
                                  <a:pt x="0" y="1641"/>
                                </a:lnTo>
                                <a:lnTo>
                                  <a:pt x="11" y="1641"/>
                                </a:lnTo>
                                <a:lnTo>
                                  <a:pt x="11" y="1689"/>
                                </a:lnTo>
                                <a:lnTo>
                                  <a:pt x="0" y="1689"/>
                                </a:lnTo>
                                <a:close/>
                                <a:moveTo>
                                  <a:pt x="0" y="1606"/>
                                </a:moveTo>
                                <a:lnTo>
                                  <a:pt x="0" y="1558"/>
                                </a:lnTo>
                                <a:lnTo>
                                  <a:pt x="11" y="1558"/>
                                </a:lnTo>
                                <a:lnTo>
                                  <a:pt x="11" y="1606"/>
                                </a:lnTo>
                                <a:lnTo>
                                  <a:pt x="0" y="1606"/>
                                </a:lnTo>
                                <a:close/>
                                <a:moveTo>
                                  <a:pt x="0" y="1522"/>
                                </a:moveTo>
                                <a:lnTo>
                                  <a:pt x="0" y="1475"/>
                                </a:lnTo>
                                <a:lnTo>
                                  <a:pt x="11" y="1475"/>
                                </a:lnTo>
                                <a:lnTo>
                                  <a:pt x="11" y="1522"/>
                                </a:lnTo>
                                <a:lnTo>
                                  <a:pt x="0" y="1522"/>
                                </a:lnTo>
                                <a:close/>
                                <a:moveTo>
                                  <a:pt x="0" y="1439"/>
                                </a:moveTo>
                                <a:lnTo>
                                  <a:pt x="0" y="1391"/>
                                </a:lnTo>
                                <a:lnTo>
                                  <a:pt x="11" y="1391"/>
                                </a:lnTo>
                                <a:lnTo>
                                  <a:pt x="11" y="1439"/>
                                </a:lnTo>
                                <a:lnTo>
                                  <a:pt x="0" y="1439"/>
                                </a:lnTo>
                                <a:close/>
                                <a:moveTo>
                                  <a:pt x="0" y="1356"/>
                                </a:moveTo>
                                <a:lnTo>
                                  <a:pt x="0" y="1308"/>
                                </a:lnTo>
                                <a:lnTo>
                                  <a:pt x="11" y="1308"/>
                                </a:lnTo>
                                <a:lnTo>
                                  <a:pt x="11" y="1356"/>
                                </a:lnTo>
                                <a:lnTo>
                                  <a:pt x="0" y="1356"/>
                                </a:lnTo>
                                <a:close/>
                                <a:moveTo>
                                  <a:pt x="0" y="1272"/>
                                </a:moveTo>
                                <a:lnTo>
                                  <a:pt x="0" y="1225"/>
                                </a:lnTo>
                                <a:lnTo>
                                  <a:pt x="11" y="1225"/>
                                </a:lnTo>
                                <a:lnTo>
                                  <a:pt x="11" y="1272"/>
                                </a:lnTo>
                                <a:lnTo>
                                  <a:pt x="0" y="1272"/>
                                </a:lnTo>
                                <a:close/>
                                <a:moveTo>
                                  <a:pt x="0" y="1189"/>
                                </a:moveTo>
                                <a:lnTo>
                                  <a:pt x="0" y="1141"/>
                                </a:lnTo>
                                <a:lnTo>
                                  <a:pt x="11" y="1141"/>
                                </a:lnTo>
                                <a:lnTo>
                                  <a:pt x="11" y="1189"/>
                                </a:lnTo>
                                <a:lnTo>
                                  <a:pt x="0" y="1189"/>
                                </a:lnTo>
                                <a:close/>
                                <a:moveTo>
                                  <a:pt x="0" y="1106"/>
                                </a:moveTo>
                                <a:lnTo>
                                  <a:pt x="0" y="1058"/>
                                </a:lnTo>
                                <a:lnTo>
                                  <a:pt x="11" y="1058"/>
                                </a:lnTo>
                                <a:lnTo>
                                  <a:pt x="11" y="1106"/>
                                </a:lnTo>
                                <a:lnTo>
                                  <a:pt x="0" y="1106"/>
                                </a:lnTo>
                                <a:close/>
                                <a:moveTo>
                                  <a:pt x="0" y="1022"/>
                                </a:moveTo>
                                <a:lnTo>
                                  <a:pt x="0" y="975"/>
                                </a:lnTo>
                                <a:lnTo>
                                  <a:pt x="11" y="975"/>
                                </a:lnTo>
                                <a:lnTo>
                                  <a:pt x="11" y="1022"/>
                                </a:lnTo>
                                <a:lnTo>
                                  <a:pt x="0" y="1022"/>
                                </a:lnTo>
                                <a:close/>
                                <a:moveTo>
                                  <a:pt x="0" y="939"/>
                                </a:moveTo>
                                <a:lnTo>
                                  <a:pt x="0" y="891"/>
                                </a:lnTo>
                                <a:lnTo>
                                  <a:pt x="11" y="891"/>
                                </a:lnTo>
                                <a:lnTo>
                                  <a:pt x="11" y="939"/>
                                </a:lnTo>
                                <a:lnTo>
                                  <a:pt x="0" y="939"/>
                                </a:lnTo>
                                <a:close/>
                                <a:moveTo>
                                  <a:pt x="0" y="856"/>
                                </a:moveTo>
                                <a:lnTo>
                                  <a:pt x="0" y="808"/>
                                </a:lnTo>
                                <a:lnTo>
                                  <a:pt x="11" y="808"/>
                                </a:lnTo>
                                <a:lnTo>
                                  <a:pt x="11" y="856"/>
                                </a:lnTo>
                                <a:lnTo>
                                  <a:pt x="0" y="856"/>
                                </a:lnTo>
                                <a:close/>
                                <a:moveTo>
                                  <a:pt x="0" y="772"/>
                                </a:moveTo>
                                <a:lnTo>
                                  <a:pt x="0" y="725"/>
                                </a:lnTo>
                                <a:lnTo>
                                  <a:pt x="11" y="725"/>
                                </a:lnTo>
                                <a:lnTo>
                                  <a:pt x="11" y="772"/>
                                </a:lnTo>
                                <a:lnTo>
                                  <a:pt x="0" y="772"/>
                                </a:lnTo>
                                <a:close/>
                                <a:moveTo>
                                  <a:pt x="0" y="689"/>
                                </a:moveTo>
                                <a:lnTo>
                                  <a:pt x="0" y="641"/>
                                </a:lnTo>
                                <a:lnTo>
                                  <a:pt x="11" y="641"/>
                                </a:lnTo>
                                <a:lnTo>
                                  <a:pt x="11" y="689"/>
                                </a:lnTo>
                                <a:lnTo>
                                  <a:pt x="0" y="689"/>
                                </a:lnTo>
                                <a:close/>
                                <a:moveTo>
                                  <a:pt x="0" y="606"/>
                                </a:moveTo>
                                <a:lnTo>
                                  <a:pt x="0" y="558"/>
                                </a:lnTo>
                                <a:lnTo>
                                  <a:pt x="11" y="558"/>
                                </a:lnTo>
                                <a:lnTo>
                                  <a:pt x="11" y="606"/>
                                </a:lnTo>
                                <a:lnTo>
                                  <a:pt x="0" y="606"/>
                                </a:lnTo>
                                <a:close/>
                                <a:moveTo>
                                  <a:pt x="0" y="522"/>
                                </a:moveTo>
                                <a:lnTo>
                                  <a:pt x="0" y="475"/>
                                </a:lnTo>
                                <a:lnTo>
                                  <a:pt x="11" y="475"/>
                                </a:lnTo>
                                <a:lnTo>
                                  <a:pt x="11" y="522"/>
                                </a:lnTo>
                                <a:lnTo>
                                  <a:pt x="0" y="522"/>
                                </a:lnTo>
                                <a:close/>
                                <a:moveTo>
                                  <a:pt x="0" y="439"/>
                                </a:moveTo>
                                <a:lnTo>
                                  <a:pt x="0" y="391"/>
                                </a:lnTo>
                                <a:lnTo>
                                  <a:pt x="11" y="391"/>
                                </a:lnTo>
                                <a:lnTo>
                                  <a:pt x="11" y="439"/>
                                </a:lnTo>
                                <a:lnTo>
                                  <a:pt x="0" y="439"/>
                                </a:lnTo>
                                <a:close/>
                                <a:moveTo>
                                  <a:pt x="0" y="356"/>
                                </a:moveTo>
                                <a:lnTo>
                                  <a:pt x="0" y="308"/>
                                </a:lnTo>
                                <a:lnTo>
                                  <a:pt x="11" y="308"/>
                                </a:lnTo>
                                <a:lnTo>
                                  <a:pt x="11" y="356"/>
                                </a:lnTo>
                                <a:lnTo>
                                  <a:pt x="0" y="356"/>
                                </a:lnTo>
                                <a:close/>
                                <a:moveTo>
                                  <a:pt x="0" y="272"/>
                                </a:moveTo>
                                <a:lnTo>
                                  <a:pt x="0" y="225"/>
                                </a:lnTo>
                                <a:lnTo>
                                  <a:pt x="11" y="225"/>
                                </a:lnTo>
                                <a:lnTo>
                                  <a:pt x="11" y="272"/>
                                </a:lnTo>
                                <a:lnTo>
                                  <a:pt x="0" y="272"/>
                                </a:lnTo>
                                <a:close/>
                                <a:moveTo>
                                  <a:pt x="0" y="189"/>
                                </a:moveTo>
                                <a:lnTo>
                                  <a:pt x="0" y="141"/>
                                </a:lnTo>
                                <a:lnTo>
                                  <a:pt x="11" y="141"/>
                                </a:lnTo>
                                <a:lnTo>
                                  <a:pt x="11" y="189"/>
                                </a:lnTo>
                                <a:lnTo>
                                  <a:pt x="0" y="189"/>
                                </a:lnTo>
                                <a:close/>
                                <a:moveTo>
                                  <a:pt x="0" y="106"/>
                                </a:moveTo>
                                <a:lnTo>
                                  <a:pt x="0" y="58"/>
                                </a:lnTo>
                                <a:lnTo>
                                  <a:pt x="11" y="58"/>
                                </a:lnTo>
                                <a:lnTo>
                                  <a:pt x="11" y="106"/>
                                </a:lnTo>
                                <a:lnTo>
                                  <a:pt x="0" y="106"/>
                                </a:lnTo>
                                <a:close/>
                                <a:moveTo>
                                  <a:pt x="0" y="22"/>
                                </a:move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lnTo>
                                  <a:pt x="11" y="22"/>
                                </a:lnTo>
                                <a:lnTo>
                                  <a:pt x="0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267"/>
                        <wps:cNvSpPr>
                          <a:spLocks noEditPoints="1"/>
                        </wps:cNvSpPr>
                        <wps:spPr bwMode="auto">
                          <a:xfrm>
                            <a:off x="8417" y="670"/>
                            <a:ext cx="12" cy="3583"/>
                          </a:xfrm>
                          <a:custGeom>
                            <a:avLst/>
                            <a:gdLst>
                              <a:gd name="T0" fmla="*/ 12 w 12"/>
                              <a:gd name="T1" fmla="*/ 3058 h 3105"/>
                              <a:gd name="T2" fmla="*/ 0 w 12"/>
                              <a:gd name="T3" fmla="*/ 3022 h 3105"/>
                              <a:gd name="T4" fmla="*/ 12 w 12"/>
                              <a:gd name="T5" fmla="*/ 3022 h 3105"/>
                              <a:gd name="T6" fmla="*/ 0 w 12"/>
                              <a:gd name="T7" fmla="*/ 2891 h 3105"/>
                              <a:gd name="T8" fmla="*/ 0 w 12"/>
                              <a:gd name="T9" fmla="*/ 2939 h 3105"/>
                              <a:gd name="T10" fmla="*/ 12 w 12"/>
                              <a:gd name="T11" fmla="*/ 2808 h 3105"/>
                              <a:gd name="T12" fmla="*/ 0 w 12"/>
                              <a:gd name="T13" fmla="*/ 2772 h 3105"/>
                              <a:gd name="T14" fmla="*/ 12 w 12"/>
                              <a:gd name="T15" fmla="*/ 2772 h 3105"/>
                              <a:gd name="T16" fmla="*/ 0 w 12"/>
                              <a:gd name="T17" fmla="*/ 2641 h 3105"/>
                              <a:gd name="T18" fmla="*/ 0 w 12"/>
                              <a:gd name="T19" fmla="*/ 2689 h 3105"/>
                              <a:gd name="T20" fmla="*/ 12 w 12"/>
                              <a:gd name="T21" fmla="*/ 2558 h 3105"/>
                              <a:gd name="T22" fmla="*/ 0 w 12"/>
                              <a:gd name="T23" fmla="*/ 2522 h 3105"/>
                              <a:gd name="T24" fmla="*/ 12 w 12"/>
                              <a:gd name="T25" fmla="*/ 2522 h 3105"/>
                              <a:gd name="T26" fmla="*/ 0 w 12"/>
                              <a:gd name="T27" fmla="*/ 2391 h 3105"/>
                              <a:gd name="T28" fmla="*/ 0 w 12"/>
                              <a:gd name="T29" fmla="*/ 2439 h 3105"/>
                              <a:gd name="T30" fmla="*/ 12 w 12"/>
                              <a:gd name="T31" fmla="*/ 2308 h 3105"/>
                              <a:gd name="T32" fmla="*/ 0 w 12"/>
                              <a:gd name="T33" fmla="*/ 2272 h 3105"/>
                              <a:gd name="T34" fmla="*/ 12 w 12"/>
                              <a:gd name="T35" fmla="*/ 2272 h 3105"/>
                              <a:gd name="T36" fmla="*/ 0 w 12"/>
                              <a:gd name="T37" fmla="*/ 2141 h 3105"/>
                              <a:gd name="T38" fmla="*/ 0 w 12"/>
                              <a:gd name="T39" fmla="*/ 2189 h 3105"/>
                              <a:gd name="T40" fmla="*/ 12 w 12"/>
                              <a:gd name="T41" fmla="*/ 2058 h 3105"/>
                              <a:gd name="T42" fmla="*/ 0 w 12"/>
                              <a:gd name="T43" fmla="*/ 2022 h 3105"/>
                              <a:gd name="T44" fmla="*/ 12 w 12"/>
                              <a:gd name="T45" fmla="*/ 2022 h 3105"/>
                              <a:gd name="T46" fmla="*/ 0 w 12"/>
                              <a:gd name="T47" fmla="*/ 1891 h 3105"/>
                              <a:gd name="T48" fmla="*/ 0 w 12"/>
                              <a:gd name="T49" fmla="*/ 1939 h 3105"/>
                              <a:gd name="T50" fmla="*/ 12 w 12"/>
                              <a:gd name="T51" fmla="*/ 1808 h 3105"/>
                              <a:gd name="T52" fmla="*/ 0 w 12"/>
                              <a:gd name="T53" fmla="*/ 1772 h 3105"/>
                              <a:gd name="T54" fmla="*/ 12 w 12"/>
                              <a:gd name="T55" fmla="*/ 1772 h 3105"/>
                              <a:gd name="T56" fmla="*/ 0 w 12"/>
                              <a:gd name="T57" fmla="*/ 1641 h 3105"/>
                              <a:gd name="T58" fmla="*/ 0 w 12"/>
                              <a:gd name="T59" fmla="*/ 1689 h 3105"/>
                              <a:gd name="T60" fmla="*/ 12 w 12"/>
                              <a:gd name="T61" fmla="*/ 1558 h 3105"/>
                              <a:gd name="T62" fmla="*/ 0 w 12"/>
                              <a:gd name="T63" fmla="*/ 1522 h 3105"/>
                              <a:gd name="T64" fmla="*/ 12 w 12"/>
                              <a:gd name="T65" fmla="*/ 1522 h 3105"/>
                              <a:gd name="T66" fmla="*/ 0 w 12"/>
                              <a:gd name="T67" fmla="*/ 1391 h 3105"/>
                              <a:gd name="T68" fmla="*/ 0 w 12"/>
                              <a:gd name="T69" fmla="*/ 1439 h 3105"/>
                              <a:gd name="T70" fmla="*/ 12 w 12"/>
                              <a:gd name="T71" fmla="*/ 1308 h 3105"/>
                              <a:gd name="T72" fmla="*/ 0 w 12"/>
                              <a:gd name="T73" fmla="*/ 1272 h 3105"/>
                              <a:gd name="T74" fmla="*/ 12 w 12"/>
                              <a:gd name="T75" fmla="*/ 1272 h 3105"/>
                              <a:gd name="T76" fmla="*/ 0 w 12"/>
                              <a:gd name="T77" fmla="*/ 1141 h 3105"/>
                              <a:gd name="T78" fmla="*/ 0 w 12"/>
                              <a:gd name="T79" fmla="*/ 1189 h 3105"/>
                              <a:gd name="T80" fmla="*/ 12 w 12"/>
                              <a:gd name="T81" fmla="*/ 1058 h 3105"/>
                              <a:gd name="T82" fmla="*/ 0 w 12"/>
                              <a:gd name="T83" fmla="*/ 1022 h 3105"/>
                              <a:gd name="T84" fmla="*/ 12 w 12"/>
                              <a:gd name="T85" fmla="*/ 1022 h 3105"/>
                              <a:gd name="T86" fmla="*/ 0 w 12"/>
                              <a:gd name="T87" fmla="*/ 891 h 3105"/>
                              <a:gd name="T88" fmla="*/ 0 w 12"/>
                              <a:gd name="T89" fmla="*/ 939 h 3105"/>
                              <a:gd name="T90" fmla="*/ 12 w 12"/>
                              <a:gd name="T91" fmla="*/ 808 h 3105"/>
                              <a:gd name="T92" fmla="*/ 0 w 12"/>
                              <a:gd name="T93" fmla="*/ 772 h 3105"/>
                              <a:gd name="T94" fmla="*/ 12 w 12"/>
                              <a:gd name="T95" fmla="*/ 772 h 3105"/>
                              <a:gd name="T96" fmla="*/ 0 w 12"/>
                              <a:gd name="T97" fmla="*/ 641 h 3105"/>
                              <a:gd name="T98" fmla="*/ 0 w 12"/>
                              <a:gd name="T99" fmla="*/ 689 h 3105"/>
                              <a:gd name="T100" fmla="*/ 12 w 12"/>
                              <a:gd name="T101" fmla="*/ 558 h 3105"/>
                              <a:gd name="T102" fmla="*/ 0 w 12"/>
                              <a:gd name="T103" fmla="*/ 522 h 3105"/>
                              <a:gd name="T104" fmla="*/ 12 w 12"/>
                              <a:gd name="T105" fmla="*/ 522 h 3105"/>
                              <a:gd name="T106" fmla="*/ 0 w 12"/>
                              <a:gd name="T107" fmla="*/ 391 h 3105"/>
                              <a:gd name="T108" fmla="*/ 0 w 12"/>
                              <a:gd name="T109" fmla="*/ 439 h 3105"/>
                              <a:gd name="T110" fmla="*/ 12 w 12"/>
                              <a:gd name="T111" fmla="*/ 308 h 3105"/>
                              <a:gd name="T112" fmla="*/ 0 w 12"/>
                              <a:gd name="T113" fmla="*/ 273 h 3105"/>
                              <a:gd name="T114" fmla="*/ 12 w 12"/>
                              <a:gd name="T115" fmla="*/ 273 h 3105"/>
                              <a:gd name="T116" fmla="*/ 0 w 12"/>
                              <a:gd name="T117" fmla="*/ 141 h 3105"/>
                              <a:gd name="T118" fmla="*/ 0 w 12"/>
                              <a:gd name="T119" fmla="*/ 189 h 3105"/>
                              <a:gd name="T120" fmla="*/ 12 w 12"/>
                              <a:gd name="T121" fmla="*/ 58 h 3105"/>
                              <a:gd name="T122" fmla="*/ 0 w 12"/>
                              <a:gd name="T123" fmla="*/ 23 h 3105"/>
                              <a:gd name="T124" fmla="*/ 12 w 12"/>
                              <a:gd name="T125" fmla="*/ 23 h 31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2" h="3105">
                                <a:moveTo>
                                  <a:pt x="0" y="3105"/>
                                </a:moveTo>
                                <a:lnTo>
                                  <a:pt x="0" y="3058"/>
                                </a:lnTo>
                                <a:lnTo>
                                  <a:pt x="12" y="3058"/>
                                </a:lnTo>
                                <a:lnTo>
                                  <a:pt x="12" y="3105"/>
                                </a:lnTo>
                                <a:lnTo>
                                  <a:pt x="0" y="3105"/>
                                </a:lnTo>
                                <a:close/>
                                <a:moveTo>
                                  <a:pt x="0" y="3022"/>
                                </a:moveTo>
                                <a:lnTo>
                                  <a:pt x="0" y="2975"/>
                                </a:lnTo>
                                <a:lnTo>
                                  <a:pt x="12" y="2975"/>
                                </a:lnTo>
                                <a:lnTo>
                                  <a:pt x="12" y="3022"/>
                                </a:lnTo>
                                <a:lnTo>
                                  <a:pt x="0" y="3022"/>
                                </a:lnTo>
                                <a:close/>
                                <a:moveTo>
                                  <a:pt x="0" y="2939"/>
                                </a:moveTo>
                                <a:lnTo>
                                  <a:pt x="0" y="2891"/>
                                </a:lnTo>
                                <a:lnTo>
                                  <a:pt x="12" y="2891"/>
                                </a:lnTo>
                                <a:lnTo>
                                  <a:pt x="12" y="2939"/>
                                </a:lnTo>
                                <a:lnTo>
                                  <a:pt x="0" y="2939"/>
                                </a:lnTo>
                                <a:close/>
                                <a:moveTo>
                                  <a:pt x="0" y="2855"/>
                                </a:moveTo>
                                <a:lnTo>
                                  <a:pt x="0" y="2808"/>
                                </a:lnTo>
                                <a:lnTo>
                                  <a:pt x="12" y="2808"/>
                                </a:lnTo>
                                <a:lnTo>
                                  <a:pt x="12" y="2855"/>
                                </a:lnTo>
                                <a:lnTo>
                                  <a:pt x="0" y="2855"/>
                                </a:lnTo>
                                <a:close/>
                                <a:moveTo>
                                  <a:pt x="0" y="2772"/>
                                </a:moveTo>
                                <a:lnTo>
                                  <a:pt x="0" y="2725"/>
                                </a:lnTo>
                                <a:lnTo>
                                  <a:pt x="12" y="2725"/>
                                </a:lnTo>
                                <a:lnTo>
                                  <a:pt x="12" y="2772"/>
                                </a:lnTo>
                                <a:lnTo>
                                  <a:pt x="0" y="2772"/>
                                </a:lnTo>
                                <a:close/>
                                <a:moveTo>
                                  <a:pt x="0" y="2689"/>
                                </a:moveTo>
                                <a:lnTo>
                                  <a:pt x="0" y="2641"/>
                                </a:lnTo>
                                <a:lnTo>
                                  <a:pt x="12" y="2641"/>
                                </a:lnTo>
                                <a:lnTo>
                                  <a:pt x="12" y="2689"/>
                                </a:lnTo>
                                <a:lnTo>
                                  <a:pt x="0" y="2689"/>
                                </a:lnTo>
                                <a:close/>
                                <a:moveTo>
                                  <a:pt x="0" y="2605"/>
                                </a:moveTo>
                                <a:lnTo>
                                  <a:pt x="0" y="2558"/>
                                </a:lnTo>
                                <a:lnTo>
                                  <a:pt x="12" y="2558"/>
                                </a:lnTo>
                                <a:lnTo>
                                  <a:pt x="12" y="2605"/>
                                </a:lnTo>
                                <a:lnTo>
                                  <a:pt x="0" y="2605"/>
                                </a:lnTo>
                                <a:close/>
                                <a:moveTo>
                                  <a:pt x="0" y="2522"/>
                                </a:moveTo>
                                <a:lnTo>
                                  <a:pt x="0" y="2475"/>
                                </a:lnTo>
                                <a:lnTo>
                                  <a:pt x="12" y="2475"/>
                                </a:lnTo>
                                <a:lnTo>
                                  <a:pt x="12" y="2522"/>
                                </a:lnTo>
                                <a:lnTo>
                                  <a:pt x="0" y="2522"/>
                                </a:lnTo>
                                <a:close/>
                                <a:moveTo>
                                  <a:pt x="0" y="2439"/>
                                </a:moveTo>
                                <a:lnTo>
                                  <a:pt x="0" y="2391"/>
                                </a:lnTo>
                                <a:lnTo>
                                  <a:pt x="12" y="2391"/>
                                </a:lnTo>
                                <a:lnTo>
                                  <a:pt x="12" y="2439"/>
                                </a:lnTo>
                                <a:lnTo>
                                  <a:pt x="0" y="2439"/>
                                </a:lnTo>
                                <a:close/>
                                <a:moveTo>
                                  <a:pt x="0" y="2355"/>
                                </a:moveTo>
                                <a:lnTo>
                                  <a:pt x="0" y="2308"/>
                                </a:lnTo>
                                <a:lnTo>
                                  <a:pt x="12" y="2308"/>
                                </a:lnTo>
                                <a:lnTo>
                                  <a:pt x="12" y="2355"/>
                                </a:lnTo>
                                <a:lnTo>
                                  <a:pt x="0" y="2355"/>
                                </a:lnTo>
                                <a:close/>
                                <a:moveTo>
                                  <a:pt x="0" y="2272"/>
                                </a:moveTo>
                                <a:lnTo>
                                  <a:pt x="0" y="2225"/>
                                </a:lnTo>
                                <a:lnTo>
                                  <a:pt x="12" y="2225"/>
                                </a:lnTo>
                                <a:lnTo>
                                  <a:pt x="12" y="2272"/>
                                </a:lnTo>
                                <a:lnTo>
                                  <a:pt x="0" y="2272"/>
                                </a:lnTo>
                                <a:close/>
                                <a:moveTo>
                                  <a:pt x="0" y="2189"/>
                                </a:moveTo>
                                <a:lnTo>
                                  <a:pt x="0" y="2141"/>
                                </a:lnTo>
                                <a:lnTo>
                                  <a:pt x="12" y="2141"/>
                                </a:lnTo>
                                <a:lnTo>
                                  <a:pt x="12" y="2189"/>
                                </a:lnTo>
                                <a:lnTo>
                                  <a:pt x="0" y="2189"/>
                                </a:lnTo>
                                <a:close/>
                                <a:moveTo>
                                  <a:pt x="0" y="2105"/>
                                </a:moveTo>
                                <a:lnTo>
                                  <a:pt x="0" y="2058"/>
                                </a:lnTo>
                                <a:lnTo>
                                  <a:pt x="12" y="2058"/>
                                </a:lnTo>
                                <a:lnTo>
                                  <a:pt x="12" y="2105"/>
                                </a:lnTo>
                                <a:lnTo>
                                  <a:pt x="0" y="2105"/>
                                </a:lnTo>
                                <a:close/>
                                <a:moveTo>
                                  <a:pt x="0" y="2022"/>
                                </a:moveTo>
                                <a:lnTo>
                                  <a:pt x="0" y="1975"/>
                                </a:lnTo>
                                <a:lnTo>
                                  <a:pt x="12" y="1975"/>
                                </a:lnTo>
                                <a:lnTo>
                                  <a:pt x="12" y="2022"/>
                                </a:lnTo>
                                <a:lnTo>
                                  <a:pt x="0" y="2022"/>
                                </a:lnTo>
                                <a:close/>
                                <a:moveTo>
                                  <a:pt x="0" y="1939"/>
                                </a:moveTo>
                                <a:lnTo>
                                  <a:pt x="0" y="1891"/>
                                </a:lnTo>
                                <a:lnTo>
                                  <a:pt x="12" y="1891"/>
                                </a:lnTo>
                                <a:lnTo>
                                  <a:pt x="12" y="1939"/>
                                </a:lnTo>
                                <a:lnTo>
                                  <a:pt x="0" y="1939"/>
                                </a:lnTo>
                                <a:close/>
                                <a:moveTo>
                                  <a:pt x="0" y="1856"/>
                                </a:moveTo>
                                <a:lnTo>
                                  <a:pt x="0" y="1808"/>
                                </a:lnTo>
                                <a:lnTo>
                                  <a:pt x="12" y="1808"/>
                                </a:lnTo>
                                <a:lnTo>
                                  <a:pt x="12" y="1856"/>
                                </a:lnTo>
                                <a:lnTo>
                                  <a:pt x="0" y="1856"/>
                                </a:lnTo>
                                <a:close/>
                                <a:moveTo>
                                  <a:pt x="0" y="1772"/>
                                </a:moveTo>
                                <a:lnTo>
                                  <a:pt x="0" y="1725"/>
                                </a:lnTo>
                                <a:lnTo>
                                  <a:pt x="12" y="1725"/>
                                </a:lnTo>
                                <a:lnTo>
                                  <a:pt x="12" y="1772"/>
                                </a:lnTo>
                                <a:lnTo>
                                  <a:pt x="0" y="1772"/>
                                </a:lnTo>
                                <a:close/>
                                <a:moveTo>
                                  <a:pt x="0" y="1689"/>
                                </a:moveTo>
                                <a:lnTo>
                                  <a:pt x="0" y="1641"/>
                                </a:lnTo>
                                <a:lnTo>
                                  <a:pt x="12" y="1641"/>
                                </a:lnTo>
                                <a:lnTo>
                                  <a:pt x="12" y="1689"/>
                                </a:lnTo>
                                <a:lnTo>
                                  <a:pt x="0" y="1689"/>
                                </a:lnTo>
                                <a:close/>
                                <a:moveTo>
                                  <a:pt x="0" y="1606"/>
                                </a:moveTo>
                                <a:lnTo>
                                  <a:pt x="0" y="1558"/>
                                </a:lnTo>
                                <a:lnTo>
                                  <a:pt x="12" y="1558"/>
                                </a:lnTo>
                                <a:lnTo>
                                  <a:pt x="12" y="1606"/>
                                </a:lnTo>
                                <a:lnTo>
                                  <a:pt x="0" y="1606"/>
                                </a:lnTo>
                                <a:close/>
                                <a:moveTo>
                                  <a:pt x="0" y="1522"/>
                                </a:moveTo>
                                <a:lnTo>
                                  <a:pt x="0" y="1475"/>
                                </a:lnTo>
                                <a:lnTo>
                                  <a:pt x="12" y="1475"/>
                                </a:lnTo>
                                <a:lnTo>
                                  <a:pt x="12" y="1522"/>
                                </a:lnTo>
                                <a:lnTo>
                                  <a:pt x="0" y="1522"/>
                                </a:lnTo>
                                <a:close/>
                                <a:moveTo>
                                  <a:pt x="0" y="1439"/>
                                </a:moveTo>
                                <a:lnTo>
                                  <a:pt x="0" y="1391"/>
                                </a:lnTo>
                                <a:lnTo>
                                  <a:pt x="12" y="1391"/>
                                </a:lnTo>
                                <a:lnTo>
                                  <a:pt x="12" y="1439"/>
                                </a:lnTo>
                                <a:lnTo>
                                  <a:pt x="0" y="1439"/>
                                </a:lnTo>
                                <a:close/>
                                <a:moveTo>
                                  <a:pt x="0" y="1356"/>
                                </a:moveTo>
                                <a:lnTo>
                                  <a:pt x="0" y="1308"/>
                                </a:lnTo>
                                <a:lnTo>
                                  <a:pt x="12" y="1308"/>
                                </a:lnTo>
                                <a:lnTo>
                                  <a:pt x="12" y="1356"/>
                                </a:lnTo>
                                <a:lnTo>
                                  <a:pt x="0" y="1356"/>
                                </a:lnTo>
                                <a:close/>
                                <a:moveTo>
                                  <a:pt x="0" y="1272"/>
                                </a:moveTo>
                                <a:lnTo>
                                  <a:pt x="0" y="1225"/>
                                </a:lnTo>
                                <a:lnTo>
                                  <a:pt x="12" y="1225"/>
                                </a:lnTo>
                                <a:lnTo>
                                  <a:pt x="12" y="1272"/>
                                </a:lnTo>
                                <a:lnTo>
                                  <a:pt x="0" y="1272"/>
                                </a:lnTo>
                                <a:close/>
                                <a:moveTo>
                                  <a:pt x="0" y="1189"/>
                                </a:moveTo>
                                <a:lnTo>
                                  <a:pt x="0" y="1141"/>
                                </a:lnTo>
                                <a:lnTo>
                                  <a:pt x="12" y="1141"/>
                                </a:lnTo>
                                <a:lnTo>
                                  <a:pt x="12" y="1189"/>
                                </a:lnTo>
                                <a:lnTo>
                                  <a:pt x="0" y="1189"/>
                                </a:lnTo>
                                <a:close/>
                                <a:moveTo>
                                  <a:pt x="0" y="1106"/>
                                </a:moveTo>
                                <a:lnTo>
                                  <a:pt x="0" y="1058"/>
                                </a:lnTo>
                                <a:lnTo>
                                  <a:pt x="12" y="1058"/>
                                </a:lnTo>
                                <a:lnTo>
                                  <a:pt x="12" y="1106"/>
                                </a:lnTo>
                                <a:lnTo>
                                  <a:pt x="0" y="1106"/>
                                </a:lnTo>
                                <a:close/>
                                <a:moveTo>
                                  <a:pt x="0" y="1022"/>
                                </a:moveTo>
                                <a:lnTo>
                                  <a:pt x="0" y="975"/>
                                </a:lnTo>
                                <a:lnTo>
                                  <a:pt x="12" y="975"/>
                                </a:lnTo>
                                <a:lnTo>
                                  <a:pt x="12" y="1022"/>
                                </a:lnTo>
                                <a:lnTo>
                                  <a:pt x="0" y="1022"/>
                                </a:lnTo>
                                <a:close/>
                                <a:moveTo>
                                  <a:pt x="0" y="939"/>
                                </a:moveTo>
                                <a:lnTo>
                                  <a:pt x="0" y="891"/>
                                </a:lnTo>
                                <a:lnTo>
                                  <a:pt x="12" y="891"/>
                                </a:lnTo>
                                <a:lnTo>
                                  <a:pt x="12" y="939"/>
                                </a:lnTo>
                                <a:lnTo>
                                  <a:pt x="0" y="939"/>
                                </a:lnTo>
                                <a:close/>
                                <a:moveTo>
                                  <a:pt x="0" y="856"/>
                                </a:moveTo>
                                <a:lnTo>
                                  <a:pt x="0" y="808"/>
                                </a:lnTo>
                                <a:lnTo>
                                  <a:pt x="12" y="808"/>
                                </a:lnTo>
                                <a:lnTo>
                                  <a:pt x="12" y="856"/>
                                </a:lnTo>
                                <a:lnTo>
                                  <a:pt x="0" y="856"/>
                                </a:lnTo>
                                <a:close/>
                                <a:moveTo>
                                  <a:pt x="0" y="772"/>
                                </a:moveTo>
                                <a:lnTo>
                                  <a:pt x="0" y="725"/>
                                </a:lnTo>
                                <a:lnTo>
                                  <a:pt x="12" y="725"/>
                                </a:lnTo>
                                <a:lnTo>
                                  <a:pt x="12" y="772"/>
                                </a:lnTo>
                                <a:lnTo>
                                  <a:pt x="0" y="772"/>
                                </a:lnTo>
                                <a:close/>
                                <a:moveTo>
                                  <a:pt x="0" y="689"/>
                                </a:moveTo>
                                <a:lnTo>
                                  <a:pt x="0" y="641"/>
                                </a:lnTo>
                                <a:lnTo>
                                  <a:pt x="12" y="641"/>
                                </a:lnTo>
                                <a:lnTo>
                                  <a:pt x="12" y="689"/>
                                </a:lnTo>
                                <a:lnTo>
                                  <a:pt x="0" y="689"/>
                                </a:lnTo>
                                <a:close/>
                                <a:moveTo>
                                  <a:pt x="0" y="606"/>
                                </a:moveTo>
                                <a:lnTo>
                                  <a:pt x="0" y="558"/>
                                </a:lnTo>
                                <a:lnTo>
                                  <a:pt x="12" y="558"/>
                                </a:lnTo>
                                <a:lnTo>
                                  <a:pt x="12" y="606"/>
                                </a:lnTo>
                                <a:lnTo>
                                  <a:pt x="0" y="606"/>
                                </a:lnTo>
                                <a:close/>
                                <a:moveTo>
                                  <a:pt x="0" y="522"/>
                                </a:moveTo>
                                <a:lnTo>
                                  <a:pt x="0" y="475"/>
                                </a:lnTo>
                                <a:lnTo>
                                  <a:pt x="12" y="475"/>
                                </a:lnTo>
                                <a:lnTo>
                                  <a:pt x="12" y="522"/>
                                </a:lnTo>
                                <a:lnTo>
                                  <a:pt x="0" y="522"/>
                                </a:lnTo>
                                <a:close/>
                                <a:moveTo>
                                  <a:pt x="0" y="439"/>
                                </a:moveTo>
                                <a:lnTo>
                                  <a:pt x="0" y="391"/>
                                </a:lnTo>
                                <a:lnTo>
                                  <a:pt x="12" y="391"/>
                                </a:lnTo>
                                <a:lnTo>
                                  <a:pt x="12" y="439"/>
                                </a:lnTo>
                                <a:lnTo>
                                  <a:pt x="0" y="439"/>
                                </a:lnTo>
                                <a:close/>
                                <a:moveTo>
                                  <a:pt x="0" y="356"/>
                                </a:moveTo>
                                <a:lnTo>
                                  <a:pt x="0" y="308"/>
                                </a:lnTo>
                                <a:lnTo>
                                  <a:pt x="12" y="308"/>
                                </a:lnTo>
                                <a:lnTo>
                                  <a:pt x="12" y="356"/>
                                </a:lnTo>
                                <a:lnTo>
                                  <a:pt x="0" y="356"/>
                                </a:lnTo>
                                <a:close/>
                                <a:moveTo>
                                  <a:pt x="0" y="273"/>
                                </a:moveTo>
                                <a:lnTo>
                                  <a:pt x="0" y="225"/>
                                </a:lnTo>
                                <a:lnTo>
                                  <a:pt x="12" y="225"/>
                                </a:lnTo>
                                <a:lnTo>
                                  <a:pt x="12" y="273"/>
                                </a:lnTo>
                                <a:lnTo>
                                  <a:pt x="0" y="273"/>
                                </a:lnTo>
                                <a:close/>
                                <a:moveTo>
                                  <a:pt x="0" y="189"/>
                                </a:moveTo>
                                <a:lnTo>
                                  <a:pt x="0" y="141"/>
                                </a:lnTo>
                                <a:lnTo>
                                  <a:pt x="12" y="141"/>
                                </a:lnTo>
                                <a:lnTo>
                                  <a:pt x="12" y="189"/>
                                </a:lnTo>
                                <a:lnTo>
                                  <a:pt x="0" y="189"/>
                                </a:lnTo>
                                <a:close/>
                                <a:moveTo>
                                  <a:pt x="0" y="106"/>
                                </a:moveTo>
                                <a:lnTo>
                                  <a:pt x="0" y="58"/>
                                </a:lnTo>
                                <a:lnTo>
                                  <a:pt x="12" y="58"/>
                                </a:lnTo>
                                <a:lnTo>
                                  <a:pt x="12" y="106"/>
                                </a:lnTo>
                                <a:lnTo>
                                  <a:pt x="0" y="106"/>
                                </a:lnTo>
                                <a:close/>
                                <a:moveTo>
                                  <a:pt x="0" y="23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3268"/>
                        <wps:cNvSpPr>
                          <a:spLocks noEditPoints="1"/>
                        </wps:cNvSpPr>
                        <wps:spPr bwMode="auto">
                          <a:xfrm>
                            <a:off x="1984" y="1138"/>
                            <a:ext cx="12" cy="3115"/>
                          </a:xfrm>
                          <a:custGeom>
                            <a:avLst/>
                            <a:gdLst>
                              <a:gd name="T0" fmla="*/ 12 w 12"/>
                              <a:gd name="T1" fmla="*/ 2653 h 2700"/>
                              <a:gd name="T2" fmla="*/ 0 w 12"/>
                              <a:gd name="T3" fmla="*/ 2617 h 2700"/>
                              <a:gd name="T4" fmla="*/ 12 w 12"/>
                              <a:gd name="T5" fmla="*/ 2617 h 2700"/>
                              <a:gd name="T6" fmla="*/ 0 w 12"/>
                              <a:gd name="T7" fmla="*/ 2486 h 2700"/>
                              <a:gd name="T8" fmla="*/ 0 w 12"/>
                              <a:gd name="T9" fmla="*/ 2534 h 2700"/>
                              <a:gd name="T10" fmla="*/ 12 w 12"/>
                              <a:gd name="T11" fmla="*/ 2403 h 2700"/>
                              <a:gd name="T12" fmla="*/ 0 w 12"/>
                              <a:gd name="T13" fmla="*/ 2367 h 2700"/>
                              <a:gd name="T14" fmla="*/ 12 w 12"/>
                              <a:gd name="T15" fmla="*/ 2367 h 2700"/>
                              <a:gd name="T16" fmla="*/ 0 w 12"/>
                              <a:gd name="T17" fmla="*/ 2236 h 2700"/>
                              <a:gd name="T18" fmla="*/ 0 w 12"/>
                              <a:gd name="T19" fmla="*/ 2284 h 2700"/>
                              <a:gd name="T20" fmla="*/ 12 w 12"/>
                              <a:gd name="T21" fmla="*/ 2153 h 2700"/>
                              <a:gd name="T22" fmla="*/ 0 w 12"/>
                              <a:gd name="T23" fmla="*/ 2117 h 2700"/>
                              <a:gd name="T24" fmla="*/ 12 w 12"/>
                              <a:gd name="T25" fmla="*/ 2117 h 2700"/>
                              <a:gd name="T26" fmla="*/ 0 w 12"/>
                              <a:gd name="T27" fmla="*/ 1986 h 2700"/>
                              <a:gd name="T28" fmla="*/ 0 w 12"/>
                              <a:gd name="T29" fmla="*/ 2034 h 2700"/>
                              <a:gd name="T30" fmla="*/ 12 w 12"/>
                              <a:gd name="T31" fmla="*/ 1903 h 2700"/>
                              <a:gd name="T32" fmla="*/ 0 w 12"/>
                              <a:gd name="T33" fmla="*/ 1867 h 2700"/>
                              <a:gd name="T34" fmla="*/ 12 w 12"/>
                              <a:gd name="T35" fmla="*/ 1867 h 2700"/>
                              <a:gd name="T36" fmla="*/ 0 w 12"/>
                              <a:gd name="T37" fmla="*/ 1736 h 2700"/>
                              <a:gd name="T38" fmla="*/ 0 w 12"/>
                              <a:gd name="T39" fmla="*/ 1784 h 2700"/>
                              <a:gd name="T40" fmla="*/ 12 w 12"/>
                              <a:gd name="T41" fmla="*/ 1653 h 2700"/>
                              <a:gd name="T42" fmla="*/ 0 w 12"/>
                              <a:gd name="T43" fmla="*/ 1617 h 2700"/>
                              <a:gd name="T44" fmla="*/ 12 w 12"/>
                              <a:gd name="T45" fmla="*/ 1617 h 2700"/>
                              <a:gd name="T46" fmla="*/ 0 w 12"/>
                              <a:gd name="T47" fmla="*/ 1486 h 2700"/>
                              <a:gd name="T48" fmla="*/ 0 w 12"/>
                              <a:gd name="T49" fmla="*/ 1534 h 2700"/>
                              <a:gd name="T50" fmla="*/ 12 w 12"/>
                              <a:gd name="T51" fmla="*/ 1403 h 2700"/>
                              <a:gd name="T52" fmla="*/ 0 w 12"/>
                              <a:gd name="T53" fmla="*/ 1367 h 2700"/>
                              <a:gd name="T54" fmla="*/ 12 w 12"/>
                              <a:gd name="T55" fmla="*/ 1367 h 2700"/>
                              <a:gd name="T56" fmla="*/ 0 w 12"/>
                              <a:gd name="T57" fmla="*/ 1236 h 2700"/>
                              <a:gd name="T58" fmla="*/ 0 w 12"/>
                              <a:gd name="T59" fmla="*/ 1284 h 2700"/>
                              <a:gd name="T60" fmla="*/ 12 w 12"/>
                              <a:gd name="T61" fmla="*/ 1153 h 2700"/>
                              <a:gd name="T62" fmla="*/ 0 w 12"/>
                              <a:gd name="T63" fmla="*/ 1117 h 2700"/>
                              <a:gd name="T64" fmla="*/ 12 w 12"/>
                              <a:gd name="T65" fmla="*/ 1117 h 2700"/>
                              <a:gd name="T66" fmla="*/ 0 w 12"/>
                              <a:gd name="T67" fmla="*/ 986 h 2700"/>
                              <a:gd name="T68" fmla="*/ 0 w 12"/>
                              <a:gd name="T69" fmla="*/ 1034 h 2700"/>
                              <a:gd name="T70" fmla="*/ 12 w 12"/>
                              <a:gd name="T71" fmla="*/ 903 h 2700"/>
                              <a:gd name="T72" fmla="*/ 0 w 12"/>
                              <a:gd name="T73" fmla="*/ 867 h 2700"/>
                              <a:gd name="T74" fmla="*/ 12 w 12"/>
                              <a:gd name="T75" fmla="*/ 867 h 2700"/>
                              <a:gd name="T76" fmla="*/ 0 w 12"/>
                              <a:gd name="T77" fmla="*/ 736 h 2700"/>
                              <a:gd name="T78" fmla="*/ 0 w 12"/>
                              <a:gd name="T79" fmla="*/ 784 h 2700"/>
                              <a:gd name="T80" fmla="*/ 12 w 12"/>
                              <a:gd name="T81" fmla="*/ 653 h 2700"/>
                              <a:gd name="T82" fmla="*/ 0 w 12"/>
                              <a:gd name="T83" fmla="*/ 617 h 2700"/>
                              <a:gd name="T84" fmla="*/ 12 w 12"/>
                              <a:gd name="T85" fmla="*/ 617 h 2700"/>
                              <a:gd name="T86" fmla="*/ 0 w 12"/>
                              <a:gd name="T87" fmla="*/ 486 h 2700"/>
                              <a:gd name="T88" fmla="*/ 0 w 12"/>
                              <a:gd name="T89" fmla="*/ 534 h 2700"/>
                              <a:gd name="T90" fmla="*/ 12 w 12"/>
                              <a:gd name="T91" fmla="*/ 403 h 2700"/>
                              <a:gd name="T92" fmla="*/ 0 w 12"/>
                              <a:gd name="T93" fmla="*/ 367 h 2700"/>
                              <a:gd name="T94" fmla="*/ 12 w 12"/>
                              <a:gd name="T95" fmla="*/ 367 h 2700"/>
                              <a:gd name="T96" fmla="*/ 0 w 12"/>
                              <a:gd name="T97" fmla="*/ 236 h 2700"/>
                              <a:gd name="T98" fmla="*/ 0 w 12"/>
                              <a:gd name="T99" fmla="*/ 284 h 2700"/>
                              <a:gd name="T100" fmla="*/ 12 w 12"/>
                              <a:gd name="T101" fmla="*/ 153 h 2700"/>
                              <a:gd name="T102" fmla="*/ 0 w 12"/>
                              <a:gd name="T103" fmla="*/ 117 h 2700"/>
                              <a:gd name="T104" fmla="*/ 12 w 12"/>
                              <a:gd name="T105" fmla="*/ 117 h 2700"/>
                              <a:gd name="T106" fmla="*/ 0 w 12"/>
                              <a:gd name="T107" fmla="*/ 0 h 2700"/>
                              <a:gd name="T108" fmla="*/ 0 w 12"/>
                              <a:gd name="T109" fmla="*/ 34 h 2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" h="2700">
                                <a:moveTo>
                                  <a:pt x="0" y="2700"/>
                                </a:moveTo>
                                <a:lnTo>
                                  <a:pt x="0" y="2653"/>
                                </a:lnTo>
                                <a:lnTo>
                                  <a:pt x="12" y="2653"/>
                                </a:lnTo>
                                <a:lnTo>
                                  <a:pt x="12" y="2700"/>
                                </a:lnTo>
                                <a:lnTo>
                                  <a:pt x="0" y="2700"/>
                                </a:lnTo>
                                <a:close/>
                                <a:moveTo>
                                  <a:pt x="0" y="2617"/>
                                </a:moveTo>
                                <a:lnTo>
                                  <a:pt x="0" y="2569"/>
                                </a:lnTo>
                                <a:lnTo>
                                  <a:pt x="12" y="2569"/>
                                </a:lnTo>
                                <a:lnTo>
                                  <a:pt x="12" y="2617"/>
                                </a:lnTo>
                                <a:lnTo>
                                  <a:pt x="0" y="2617"/>
                                </a:lnTo>
                                <a:close/>
                                <a:moveTo>
                                  <a:pt x="0" y="2534"/>
                                </a:moveTo>
                                <a:lnTo>
                                  <a:pt x="0" y="2486"/>
                                </a:lnTo>
                                <a:lnTo>
                                  <a:pt x="12" y="2486"/>
                                </a:lnTo>
                                <a:lnTo>
                                  <a:pt x="12" y="2534"/>
                                </a:lnTo>
                                <a:lnTo>
                                  <a:pt x="0" y="2534"/>
                                </a:lnTo>
                                <a:close/>
                                <a:moveTo>
                                  <a:pt x="0" y="2450"/>
                                </a:moveTo>
                                <a:lnTo>
                                  <a:pt x="0" y="2403"/>
                                </a:lnTo>
                                <a:lnTo>
                                  <a:pt x="12" y="2403"/>
                                </a:lnTo>
                                <a:lnTo>
                                  <a:pt x="12" y="2450"/>
                                </a:lnTo>
                                <a:lnTo>
                                  <a:pt x="0" y="2450"/>
                                </a:lnTo>
                                <a:close/>
                                <a:moveTo>
                                  <a:pt x="0" y="2367"/>
                                </a:moveTo>
                                <a:lnTo>
                                  <a:pt x="0" y="2320"/>
                                </a:lnTo>
                                <a:lnTo>
                                  <a:pt x="12" y="2320"/>
                                </a:lnTo>
                                <a:lnTo>
                                  <a:pt x="12" y="2367"/>
                                </a:lnTo>
                                <a:lnTo>
                                  <a:pt x="0" y="2367"/>
                                </a:lnTo>
                                <a:close/>
                                <a:moveTo>
                                  <a:pt x="0" y="2284"/>
                                </a:moveTo>
                                <a:lnTo>
                                  <a:pt x="0" y="2236"/>
                                </a:lnTo>
                                <a:lnTo>
                                  <a:pt x="12" y="2236"/>
                                </a:lnTo>
                                <a:lnTo>
                                  <a:pt x="12" y="2284"/>
                                </a:lnTo>
                                <a:lnTo>
                                  <a:pt x="0" y="2284"/>
                                </a:lnTo>
                                <a:close/>
                                <a:moveTo>
                                  <a:pt x="0" y="2200"/>
                                </a:moveTo>
                                <a:lnTo>
                                  <a:pt x="0" y="2153"/>
                                </a:lnTo>
                                <a:lnTo>
                                  <a:pt x="12" y="2153"/>
                                </a:lnTo>
                                <a:lnTo>
                                  <a:pt x="12" y="2200"/>
                                </a:lnTo>
                                <a:lnTo>
                                  <a:pt x="0" y="2200"/>
                                </a:lnTo>
                                <a:close/>
                                <a:moveTo>
                                  <a:pt x="0" y="2117"/>
                                </a:moveTo>
                                <a:lnTo>
                                  <a:pt x="0" y="2070"/>
                                </a:lnTo>
                                <a:lnTo>
                                  <a:pt x="12" y="2070"/>
                                </a:lnTo>
                                <a:lnTo>
                                  <a:pt x="12" y="2117"/>
                                </a:lnTo>
                                <a:lnTo>
                                  <a:pt x="0" y="2117"/>
                                </a:lnTo>
                                <a:close/>
                                <a:moveTo>
                                  <a:pt x="0" y="2034"/>
                                </a:moveTo>
                                <a:lnTo>
                                  <a:pt x="0" y="1986"/>
                                </a:lnTo>
                                <a:lnTo>
                                  <a:pt x="12" y="1986"/>
                                </a:lnTo>
                                <a:lnTo>
                                  <a:pt x="12" y="2034"/>
                                </a:lnTo>
                                <a:lnTo>
                                  <a:pt x="0" y="2034"/>
                                </a:lnTo>
                                <a:close/>
                                <a:moveTo>
                                  <a:pt x="0" y="1950"/>
                                </a:moveTo>
                                <a:lnTo>
                                  <a:pt x="0" y="1903"/>
                                </a:lnTo>
                                <a:lnTo>
                                  <a:pt x="12" y="1903"/>
                                </a:lnTo>
                                <a:lnTo>
                                  <a:pt x="12" y="1950"/>
                                </a:lnTo>
                                <a:lnTo>
                                  <a:pt x="0" y="1950"/>
                                </a:lnTo>
                                <a:close/>
                                <a:moveTo>
                                  <a:pt x="0" y="1867"/>
                                </a:moveTo>
                                <a:lnTo>
                                  <a:pt x="0" y="1820"/>
                                </a:lnTo>
                                <a:lnTo>
                                  <a:pt x="12" y="1820"/>
                                </a:lnTo>
                                <a:lnTo>
                                  <a:pt x="12" y="1867"/>
                                </a:lnTo>
                                <a:lnTo>
                                  <a:pt x="0" y="1867"/>
                                </a:lnTo>
                                <a:close/>
                                <a:moveTo>
                                  <a:pt x="0" y="1784"/>
                                </a:moveTo>
                                <a:lnTo>
                                  <a:pt x="0" y="1736"/>
                                </a:lnTo>
                                <a:lnTo>
                                  <a:pt x="12" y="1736"/>
                                </a:lnTo>
                                <a:lnTo>
                                  <a:pt x="12" y="1784"/>
                                </a:lnTo>
                                <a:lnTo>
                                  <a:pt x="0" y="1784"/>
                                </a:lnTo>
                                <a:close/>
                                <a:moveTo>
                                  <a:pt x="0" y="1700"/>
                                </a:moveTo>
                                <a:lnTo>
                                  <a:pt x="0" y="1653"/>
                                </a:lnTo>
                                <a:lnTo>
                                  <a:pt x="12" y="1653"/>
                                </a:lnTo>
                                <a:lnTo>
                                  <a:pt x="12" y="1700"/>
                                </a:lnTo>
                                <a:lnTo>
                                  <a:pt x="0" y="1700"/>
                                </a:lnTo>
                                <a:close/>
                                <a:moveTo>
                                  <a:pt x="0" y="1617"/>
                                </a:moveTo>
                                <a:lnTo>
                                  <a:pt x="0" y="1570"/>
                                </a:lnTo>
                                <a:lnTo>
                                  <a:pt x="12" y="1570"/>
                                </a:lnTo>
                                <a:lnTo>
                                  <a:pt x="12" y="1617"/>
                                </a:lnTo>
                                <a:lnTo>
                                  <a:pt x="0" y="1617"/>
                                </a:lnTo>
                                <a:close/>
                                <a:moveTo>
                                  <a:pt x="0" y="1534"/>
                                </a:moveTo>
                                <a:lnTo>
                                  <a:pt x="0" y="1486"/>
                                </a:lnTo>
                                <a:lnTo>
                                  <a:pt x="12" y="1486"/>
                                </a:lnTo>
                                <a:lnTo>
                                  <a:pt x="12" y="1534"/>
                                </a:lnTo>
                                <a:lnTo>
                                  <a:pt x="0" y="1534"/>
                                </a:lnTo>
                                <a:close/>
                                <a:moveTo>
                                  <a:pt x="0" y="1451"/>
                                </a:moveTo>
                                <a:lnTo>
                                  <a:pt x="0" y="1403"/>
                                </a:lnTo>
                                <a:lnTo>
                                  <a:pt x="12" y="1403"/>
                                </a:lnTo>
                                <a:lnTo>
                                  <a:pt x="12" y="1451"/>
                                </a:lnTo>
                                <a:lnTo>
                                  <a:pt x="0" y="1451"/>
                                </a:lnTo>
                                <a:close/>
                                <a:moveTo>
                                  <a:pt x="0" y="1367"/>
                                </a:moveTo>
                                <a:lnTo>
                                  <a:pt x="0" y="1320"/>
                                </a:lnTo>
                                <a:lnTo>
                                  <a:pt x="12" y="1320"/>
                                </a:lnTo>
                                <a:lnTo>
                                  <a:pt x="12" y="1367"/>
                                </a:lnTo>
                                <a:lnTo>
                                  <a:pt x="0" y="1367"/>
                                </a:lnTo>
                                <a:close/>
                                <a:moveTo>
                                  <a:pt x="0" y="1284"/>
                                </a:moveTo>
                                <a:lnTo>
                                  <a:pt x="0" y="1236"/>
                                </a:lnTo>
                                <a:lnTo>
                                  <a:pt x="12" y="1236"/>
                                </a:lnTo>
                                <a:lnTo>
                                  <a:pt x="12" y="1284"/>
                                </a:lnTo>
                                <a:lnTo>
                                  <a:pt x="0" y="1284"/>
                                </a:lnTo>
                                <a:close/>
                                <a:moveTo>
                                  <a:pt x="0" y="1201"/>
                                </a:moveTo>
                                <a:lnTo>
                                  <a:pt x="0" y="1153"/>
                                </a:lnTo>
                                <a:lnTo>
                                  <a:pt x="12" y="1153"/>
                                </a:lnTo>
                                <a:lnTo>
                                  <a:pt x="12" y="1201"/>
                                </a:lnTo>
                                <a:lnTo>
                                  <a:pt x="0" y="1201"/>
                                </a:lnTo>
                                <a:close/>
                                <a:moveTo>
                                  <a:pt x="0" y="1117"/>
                                </a:moveTo>
                                <a:lnTo>
                                  <a:pt x="0" y="1070"/>
                                </a:lnTo>
                                <a:lnTo>
                                  <a:pt x="12" y="1070"/>
                                </a:lnTo>
                                <a:lnTo>
                                  <a:pt x="12" y="1117"/>
                                </a:lnTo>
                                <a:lnTo>
                                  <a:pt x="0" y="1117"/>
                                </a:lnTo>
                                <a:close/>
                                <a:moveTo>
                                  <a:pt x="0" y="1034"/>
                                </a:moveTo>
                                <a:lnTo>
                                  <a:pt x="0" y="986"/>
                                </a:lnTo>
                                <a:lnTo>
                                  <a:pt x="12" y="986"/>
                                </a:lnTo>
                                <a:lnTo>
                                  <a:pt x="12" y="1034"/>
                                </a:lnTo>
                                <a:lnTo>
                                  <a:pt x="0" y="1034"/>
                                </a:lnTo>
                                <a:close/>
                                <a:moveTo>
                                  <a:pt x="0" y="951"/>
                                </a:moveTo>
                                <a:lnTo>
                                  <a:pt x="0" y="903"/>
                                </a:lnTo>
                                <a:lnTo>
                                  <a:pt x="12" y="903"/>
                                </a:lnTo>
                                <a:lnTo>
                                  <a:pt x="12" y="951"/>
                                </a:lnTo>
                                <a:lnTo>
                                  <a:pt x="0" y="951"/>
                                </a:lnTo>
                                <a:close/>
                                <a:moveTo>
                                  <a:pt x="0" y="867"/>
                                </a:moveTo>
                                <a:lnTo>
                                  <a:pt x="0" y="820"/>
                                </a:lnTo>
                                <a:lnTo>
                                  <a:pt x="12" y="820"/>
                                </a:lnTo>
                                <a:lnTo>
                                  <a:pt x="12" y="867"/>
                                </a:lnTo>
                                <a:lnTo>
                                  <a:pt x="0" y="867"/>
                                </a:lnTo>
                                <a:close/>
                                <a:moveTo>
                                  <a:pt x="0" y="784"/>
                                </a:moveTo>
                                <a:lnTo>
                                  <a:pt x="0" y="736"/>
                                </a:lnTo>
                                <a:lnTo>
                                  <a:pt x="12" y="736"/>
                                </a:lnTo>
                                <a:lnTo>
                                  <a:pt x="12" y="784"/>
                                </a:lnTo>
                                <a:lnTo>
                                  <a:pt x="0" y="784"/>
                                </a:lnTo>
                                <a:close/>
                                <a:moveTo>
                                  <a:pt x="0" y="701"/>
                                </a:moveTo>
                                <a:lnTo>
                                  <a:pt x="0" y="653"/>
                                </a:lnTo>
                                <a:lnTo>
                                  <a:pt x="12" y="653"/>
                                </a:lnTo>
                                <a:lnTo>
                                  <a:pt x="12" y="701"/>
                                </a:lnTo>
                                <a:lnTo>
                                  <a:pt x="0" y="701"/>
                                </a:lnTo>
                                <a:close/>
                                <a:moveTo>
                                  <a:pt x="0" y="617"/>
                                </a:moveTo>
                                <a:lnTo>
                                  <a:pt x="0" y="570"/>
                                </a:lnTo>
                                <a:lnTo>
                                  <a:pt x="12" y="570"/>
                                </a:lnTo>
                                <a:lnTo>
                                  <a:pt x="12" y="617"/>
                                </a:lnTo>
                                <a:lnTo>
                                  <a:pt x="0" y="617"/>
                                </a:lnTo>
                                <a:close/>
                                <a:moveTo>
                                  <a:pt x="0" y="534"/>
                                </a:moveTo>
                                <a:lnTo>
                                  <a:pt x="0" y="486"/>
                                </a:lnTo>
                                <a:lnTo>
                                  <a:pt x="12" y="486"/>
                                </a:lnTo>
                                <a:lnTo>
                                  <a:pt x="12" y="534"/>
                                </a:lnTo>
                                <a:lnTo>
                                  <a:pt x="0" y="534"/>
                                </a:lnTo>
                                <a:close/>
                                <a:moveTo>
                                  <a:pt x="0" y="451"/>
                                </a:moveTo>
                                <a:lnTo>
                                  <a:pt x="0" y="403"/>
                                </a:lnTo>
                                <a:lnTo>
                                  <a:pt x="12" y="403"/>
                                </a:lnTo>
                                <a:lnTo>
                                  <a:pt x="12" y="451"/>
                                </a:lnTo>
                                <a:lnTo>
                                  <a:pt x="0" y="451"/>
                                </a:lnTo>
                                <a:close/>
                                <a:moveTo>
                                  <a:pt x="0" y="367"/>
                                </a:moveTo>
                                <a:lnTo>
                                  <a:pt x="0" y="320"/>
                                </a:lnTo>
                                <a:lnTo>
                                  <a:pt x="12" y="320"/>
                                </a:lnTo>
                                <a:lnTo>
                                  <a:pt x="12" y="367"/>
                                </a:lnTo>
                                <a:lnTo>
                                  <a:pt x="0" y="367"/>
                                </a:lnTo>
                                <a:close/>
                                <a:moveTo>
                                  <a:pt x="0" y="284"/>
                                </a:moveTo>
                                <a:lnTo>
                                  <a:pt x="0" y="236"/>
                                </a:lnTo>
                                <a:lnTo>
                                  <a:pt x="12" y="236"/>
                                </a:lnTo>
                                <a:lnTo>
                                  <a:pt x="12" y="284"/>
                                </a:lnTo>
                                <a:lnTo>
                                  <a:pt x="0" y="284"/>
                                </a:lnTo>
                                <a:close/>
                                <a:moveTo>
                                  <a:pt x="0" y="201"/>
                                </a:moveTo>
                                <a:lnTo>
                                  <a:pt x="0" y="153"/>
                                </a:lnTo>
                                <a:lnTo>
                                  <a:pt x="12" y="153"/>
                                </a:lnTo>
                                <a:lnTo>
                                  <a:pt x="12" y="201"/>
                                </a:lnTo>
                                <a:lnTo>
                                  <a:pt x="0" y="201"/>
                                </a:lnTo>
                                <a:close/>
                                <a:moveTo>
                                  <a:pt x="0" y="117"/>
                                </a:moveTo>
                                <a:lnTo>
                                  <a:pt x="0" y="70"/>
                                </a:lnTo>
                                <a:lnTo>
                                  <a:pt x="12" y="70"/>
                                </a:lnTo>
                                <a:lnTo>
                                  <a:pt x="12" y="117"/>
                                </a:lnTo>
                                <a:lnTo>
                                  <a:pt x="0" y="117"/>
                                </a:lnTo>
                                <a:close/>
                                <a:moveTo>
                                  <a:pt x="0" y="34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269"/>
                        <wps:cNvSpPr>
                          <a:spLocks noEditPoints="1"/>
                        </wps:cNvSpPr>
                        <wps:spPr bwMode="auto">
                          <a:xfrm>
                            <a:off x="8078" y="1060"/>
                            <a:ext cx="12" cy="3193"/>
                          </a:xfrm>
                          <a:custGeom>
                            <a:avLst/>
                            <a:gdLst>
                              <a:gd name="T0" fmla="*/ 12 w 12"/>
                              <a:gd name="T1" fmla="*/ 2720 h 2767"/>
                              <a:gd name="T2" fmla="*/ 0 w 12"/>
                              <a:gd name="T3" fmla="*/ 2684 h 2767"/>
                              <a:gd name="T4" fmla="*/ 12 w 12"/>
                              <a:gd name="T5" fmla="*/ 2684 h 2767"/>
                              <a:gd name="T6" fmla="*/ 0 w 12"/>
                              <a:gd name="T7" fmla="*/ 2553 h 2767"/>
                              <a:gd name="T8" fmla="*/ 0 w 12"/>
                              <a:gd name="T9" fmla="*/ 2601 h 2767"/>
                              <a:gd name="T10" fmla="*/ 12 w 12"/>
                              <a:gd name="T11" fmla="*/ 2470 h 2767"/>
                              <a:gd name="T12" fmla="*/ 0 w 12"/>
                              <a:gd name="T13" fmla="*/ 2434 h 2767"/>
                              <a:gd name="T14" fmla="*/ 12 w 12"/>
                              <a:gd name="T15" fmla="*/ 2434 h 2767"/>
                              <a:gd name="T16" fmla="*/ 0 w 12"/>
                              <a:gd name="T17" fmla="*/ 2303 h 2767"/>
                              <a:gd name="T18" fmla="*/ 0 w 12"/>
                              <a:gd name="T19" fmla="*/ 2351 h 2767"/>
                              <a:gd name="T20" fmla="*/ 12 w 12"/>
                              <a:gd name="T21" fmla="*/ 2220 h 2767"/>
                              <a:gd name="T22" fmla="*/ 0 w 12"/>
                              <a:gd name="T23" fmla="*/ 2184 h 2767"/>
                              <a:gd name="T24" fmla="*/ 12 w 12"/>
                              <a:gd name="T25" fmla="*/ 2184 h 2767"/>
                              <a:gd name="T26" fmla="*/ 0 w 12"/>
                              <a:gd name="T27" fmla="*/ 2053 h 2767"/>
                              <a:gd name="T28" fmla="*/ 0 w 12"/>
                              <a:gd name="T29" fmla="*/ 2101 h 2767"/>
                              <a:gd name="T30" fmla="*/ 12 w 12"/>
                              <a:gd name="T31" fmla="*/ 1970 h 2767"/>
                              <a:gd name="T32" fmla="*/ 0 w 12"/>
                              <a:gd name="T33" fmla="*/ 1934 h 2767"/>
                              <a:gd name="T34" fmla="*/ 12 w 12"/>
                              <a:gd name="T35" fmla="*/ 1934 h 2767"/>
                              <a:gd name="T36" fmla="*/ 0 w 12"/>
                              <a:gd name="T37" fmla="*/ 1803 h 2767"/>
                              <a:gd name="T38" fmla="*/ 0 w 12"/>
                              <a:gd name="T39" fmla="*/ 1851 h 2767"/>
                              <a:gd name="T40" fmla="*/ 12 w 12"/>
                              <a:gd name="T41" fmla="*/ 1720 h 2767"/>
                              <a:gd name="T42" fmla="*/ 0 w 12"/>
                              <a:gd name="T43" fmla="*/ 1684 h 2767"/>
                              <a:gd name="T44" fmla="*/ 12 w 12"/>
                              <a:gd name="T45" fmla="*/ 1684 h 2767"/>
                              <a:gd name="T46" fmla="*/ 0 w 12"/>
                              <a:gd name="T47" fmla="*/ 1553 h 2767"/>
                              <a:gd name="T48" fmla="*/ 0 w 12"/>
                              <a:gd name="T49" fmla="*/ 1601 h 2767"/>
                              <a:gd name="T50" fmla="*/ 12 w 12"/>
                              <a:gd name="T51" fmla="*/ 1470 h 2767"/>
                              <a:gd name="T52" fmla="*/ 0 w 12"/>
                              <a:gd name="T53" fmla="*/ 1434 h 2767"/>
                              <a:gd name="T54" fmla="*/ 12 w 12"/>
                              <a:gd name="T55" fmla="*/ 1434 h 2767"/>
                              <a:gd name="T56" fmla="*/ 0 w 12"/>
                              <a:gd name="T57" fmla="*/ 1303 h 2767"/>
                              <a:gd name="T58" fmla="*/ 0 w 12"/>
                              <a:gd name="T59" fmla="*/ 1351 h 2767"/>
                              <a:gd name="T60" fmla="*/ 12 w 12"/>
                              <a:gd name="T61" fmla="*/ 1220 h 2767"/>
                              <a:gd name="T62" fmla="*/ 0 w 12"/>
                              <a:gd name="T63" fmla="*/ 1184 h 2767"/>
                              <a:gd name="T64" fmla="*/ 12 w 12"/>
                              <a:gd name="T65" fmla="*/ 1184 h 2767"/>
                              <a:gd name="T66" fmla="*/ 0 w 12"/>
                              <a:gd name="T67" fmla="*/ 1053 h 2767"/>
                              <a:gd name="T68" fmla="*/ 0 w 12"/>
                              <a:gd name="T69" fmla="*/ 1101 h 2767"/>
                              <a:gd name="T70" fmla="*/ 12 w 12"/>
                              <a:gd name="T71" fmla="*/ 970 h 2767"/>
                              <a:gd name="T72" fmla="*/ 0 w 12"/>
                              <a:gd name="T73" fmla="*/ 934 h 2767"/>
                              <a:gd name="T74" fmla="*/ 12 w 12"/>
                              <a:gd name="T75" fmla="*/ 934 h 2767"/>
                              <a:gd name="T76" fmla="*/ 0 w 12"/>
                              <a:gd name="T77" fmla="*/ 803 h 2767"/>
                              <a:gd name="T78" fmla="*/ 0 w 12"/>
                              <a:gd name="T79" fmla="*/ 851 h 2767"/>
                              <a:gd name="T80" fmla="*/ 12 w 12"/>
                              <a:gd name="T81" fmla="*/ 720 h 2767"/>
                              <a:gd name="T82" fmla="*/ 0 w 12"/>
                              <a:gd name="T83" fmla="*/ 684 h 2767"/>
                              <a:gd name="T84" fmla="*/ 12 w 12"/>
                              <a:gd name="T85" fmla="*/ 684 h 2767"/>
                              <a:gd name="T86" fmla="*/ 0 w 12"/>
                              <a:gd name="T87" fmla="*/ 553 h 2767"/>
                              <a:gd name="T88" fmla="*/ 0 w 12"/>
                              <a:gd name="T89" fmla="*/ 601 h 2767"/>
                              <a:gd name="T90" fmla="*/ 12 w 12"/>
                              <a:gd name="T91" fmla="*/ 470 h 2767"/>
                              <a:gd name="T92" fmla="*/ 0 w 12"/>
                              <a:gd name="T93" fmla="*/ 434 h 2767"/>
                              <a:gd name="T94" fmla="*/ 12 w 12"/>
                              <a:gd name="T95" fmla="*/ 434 h 2767"/>
                              <a:gd name="T96" fmla="*/ 0 w 12"/>
                              <a:gd name="T97" fmla="*/ 303 h 2767"/>
                              <a:gd name="T98" fmla="*/ 0 w 12"/>
                              <a:gd name="T99" fmla="*/ 351 h 2767"/>
                              <a:gd name="T100" fmla="*/ 12 w 12"/>
                              <a:gd name="T101" fmla="*/ 220 h 2767"/>
                              <a:gd name="T102" fmla="*/ 0 w 12"/>
                              <a:gd name="T103" fmla="*/ 184 h 2767"/>
                              <a:gd name="T104" fmla="*/ 12 w 12"/>
                              <a:gd name="T105" fmla="*/ 184 h 2767"/>
                              <a:gd name="T106" fmla="*/ 0 w 12"/>
                              <a:gd name="T107" fmla="*/ 53 h 2767"/>
                              <a:gd name="T108" fmla="*/ 0 w 12"/>
                              <a:gd name="T109" fmla="*/ 101 h 2767"/>
                              <a:gd name="T110" fmla="*/ 12 w 12"/>
                              <a:gd name="T111" fmla="*/ 0 h 2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" h="2767">
                                <a:moveTo>
                                  <a:pt x="0" y="2767"/>
                                </a:moveTo>
                                <a:lnTo>
                                  <a:pt x="0" y="2720"/>
                                </a:lnTo>
                                <a:lnTo>
                                  <a:pt x="12" y="2720"/>
                                </a:lnTo>
                                <a:lnTo>
                                  <a:pt x="12" y="2767"/>
                                </a:lnTo>
                                <a:lnTo>
                                  <a:pt x="0" y="2767"/>
                                </a:lnTo>
                                <a:close/>
                                <a:moveTo>
                                  <a:pt x="0" y="2684"/>
                                </a:moveTo>
                                <a:lnTo>
                                  <a:pt x="0" y="2637"/>
                                </a:lnTo>
                                <a:lnTo>
                                  <a:pt x="12" y="2637"/>
                                </a:lnTo>
                                <a:lnTo>
                                  <a:pt x="12" y="2684"/>
                                </a:lnTo>
                                <a:lnTo>
                                  <a:pt x="0" y="2684"/>
                                </a:lnTo>
                                <a:close/>
                                <a:moveTo>
                                  <a:pt x="0" y="2601"/>
                                </a:moveTo>
                                <a:lnTo>
                                  <a:pt x="0" y="2553"/>
                                </a:lnTo>
                                <a:lnTo>
                                  <a:pt x="12" y="2553"/>
                                </a:lnTo>
                                <a:lnTo>
                                  <a:pt x="12" y="2601"/>
                                </a:lnTo>
                                <a:lnTo>
                                  <a:pt x="0" y="2601"/>
                                </a:lnTo>
                                <a:close/>
                                <a:moveTo>
                                  <a:pt x="0" y="2517"/>
                                </a:moveTo>
                                <a:lnTo>
                                  <a:pt x="0" y="2470"/>
                                </a:lnTo>
                                <a:lnTo>
                                  <a:pt x="12" y="2470"/>
                                </a:lnTo>
                                <a:lnTo>
                                  <a:pt x="12" y="2517"/>
                                </a:lnTo>
                                <a:lnTo>
                                  <a:pt x="0" y="2517"/>
                                </a:lnTo>
                                <a:close/>
                                <a:moveTo>
                                  <a:pt x="0" y="2434"/>
                                </a:moveTo>
                                <a:lnTo>
                                  <a:pt x="0" y="2387"/>
                                </a:lnTo>
                                <a:lnTo>
                                  <a:pt x="12" y="2387"/>
                                </a:lnTo>
                                <a:lnTo>
                                  <a:pt x="12" y="2434"/>
                                </a:lnTo>
                                <a:lnTo>
                                  <a:pt x="0" y="2434"/>
                                </a:lnTo>
                                <a:close/>
                                <a:moveTo>
                                  <a:pt x="0" y="2351"/>
                                </a:moveTo>
                                <a:lnTo>
                                  <a:pt x="0" y="2303"/>
                                </a:lnTo>
                                <a:lnTo>
                                  <a:pt x="12" y="2303"/>
                                </a:lnTo>
                                <a:lnTo>
                                  <a:pt x="12" y="2351"/>
                                </a:lnTo>
                                <a:lnTo>
                                  <a:pt x="0" y="2351"/>
                                </a:lnTo>
                                <a:close/>
                                <a:moveTo>
                                  <a:pt x="0" y="2267"/>
                                </a:moveTo>
                                <a:lnTo>
                                  <a:pt x="0" y="2220"/>
                                </a:lnTo>
                                <a:lnTo>
                                  <a:pt x="12" y="2220"/>
                                </a:lnTo>
                                <a:lnTo>
                                  <a:pt x="12" y="2267"/>
                                </a:lnTo>
                                <a:lnTo>
                                  <a:pt x="0" y="2267"/>
                                </a:lnTo>
                                <a:close/>
                                <a:moveTo>
                                  <a:pt x="0" y="2184"/>
                                </a:moveTo>
                                <a:lnTo>
                                  <a:pt x="0" y="2137"/>
                                </a:lnTo>
                                <a:lnTo>
                                  <a:pt x="12" y="2137"/>
                                </a:lnTo>
                                <a:lnTo>
                                  <a:pt x="12" y="2184"/>
                                </a:lnTo>
                                <a:lnTo>
                                  <a:pt x="0" y="2184"/>
                                </a:lnTo>
                                <a:close/>
                                <a:moveTo>
                                  <a:pt x="0" y="2101"/>
                                </a:moveTo>
                                <a:lnTo>
                                  <a:pt x="0" y="2053"/>
                                </a:lnTo>
                                <a:lnTo>
                                  <a:pt x="12" y="2053"/>
                                </a:lnTo>
                                <a:lnTo>
                                  <a:pt x="12" y="2101"/>
                                </a:lnTo>
                                <a:lnTo>
                                  <a:pt x="0" y="2101"/>
                                </a:lnTo>
                                <a:close/>
                                <a:moveTo>
                                  <a:pt x="0" y="2017"/>
                                </a:moveTo>
                                <a:lnTo>
                                  <a:pt x="0" y="1970"/>
                                </a:lnTo>
                                <a:lnTo>
                                  <a:pt x="12" y="1970"/>
                                </a:lnTo>
                                <a:lnTo>
                                  <a:pt x="12" y="2017"/>
                                </a:lnTo>
                                <a:lnTo>
                                  <a:pt x="0" y="2017"/>
                                </a:lnTo>
                                <a:close/>
                                <a:moveTo>
                                  <a:pt x="0" y="1934"/>
                                </a:moveTo>
                                <a:lnTo>
                                  <a:pt x="0" y="1887"/>
                                </a:lnTo>
                                <a:lnTo>
                                  <a:pt x="12" y="1887"/>
                                </a:lnTo>
                                <a:lnTo>
                                  <a:pt x="12" y="1934"/>
                                </a:lnTo>
                                <a:lnTo>
                                  <a:pt x="0" y="1934"/>
                                </a:lnTo>
                                <a:close/>
                                <a:moveTo>
                                  <a:pt x="0" y="1851"/>
                                </a:moveTo>
                                <a:lnTo>
                                  <a:pt x="0" y="1803"/>
                                </a:lnTo>
                                <a:lnTo>
                                  <a:pt x="12" y="1803"/>
                                </a:lnTo>
                                <a:lnTo>
                                  <a:pt x="12" y="1851"/>
                                </a:lnTo>
                                <a:lnTo>
                                  <a:pt x="0" y="1851"/>
                                </a:lnTo>
                                <a:close/>
                                <a:moveTo>
                                  <a:pt x="0" y="1767"/>
                                </a:moveTo>
                                <a:lnTo>
                                  <a:pt x="0" y="1720"/>
                                </a:lnTo>
                                <a:lnTo>
                                  <a:pt x="12" y="1720"/>
                                </a:lnTo>
                                <a:lnTo>
                                  <a:pt x="12" y="1767"/>
                                </a:lnTo>
                                <a:lnTo>
                                  <a:pt x="0" y="1767"/>
                                </a:lnTo>
                                <a:close/>
                                <a:moveTo>
                                  <a:pt x="0" y="1684"/>
                                </a:moveTo>
                                <a:lnTo>
                                  <a:pt x="0" y="1637"/>
                                </a:lnTo>
                                <a:lnTo>
                                  <a:pt x="12" y="1637"/>
                                </a:lnTo>
                                <a:lnTo>
                                  <a:pt x="12" y="1684"/>
                                </a:lnTo>
                                <a:lnTo>
                                  <a:pt x="0" y="1684"/>
                                </a:lnTo>
                                <a:close/>
                                <a:moveTo>
                                  <a:pt x="0" y="1601"/>
                                </a:moveTo>
                                <a:lnTo>
                                  <a:pt x="0" y="1553"/>
                                </a:lnTo>
                                <a:lnTo>
                                  <a:pt x="12" y="1553"/>
                                </a:lnTo>
                                <a:lnTo>
                                  <a:pt x="12" y="1601"/>
                                </a:lnTo>
                                <a:lnTo>
                                  <a:pt x="0" y="1601"/>
                                </a:lnTo>
                                <a:close/>
                                <a:moveTo>
                                  <a:pt x="0" y="1518"/>
                                </a:moveTo>
                                <a:lnTo>
                                  <a:pt x="0" y="1470"/>
                                </a:lnTo>
                                <a:lnTo>
                                  <a:pt x="12" y="1470"/>
                                </a:lnTo>
                                <a:lnTo>
                                  <a:pt x="12" y="1518"/>
                                </a:lnTo>
                                <a:lnTo>
                                  <a:pt x="0" y="1518"/>
                                </a:lnTo>
                                <a:close/>
                                <a:moveTo>
                                  <a:pt x="0" y="1434"/>
                                </a:moveTo>
                                <a:lnTo>
                                  <a:pt x="0" y="1387"/>
                                </a:lnTo>
                                <a:lnTo>
                                  <a:pt x="12" y="1387"/>
                                </a:lnTo>
                                <a:lnTo>
                                  <a:pt x="12" y="1434"/>
                                </a:lnTo>
                                <a:lnTo>
                                  <a:pt x="0" y="1434"/>
                                </a:lnTo>
                                <a:close/>
                                <a:moveTo>
                                  <a:pt x="0" y="1351"/>
                                </a:moveTo>
                                <a:lnTo>
                                  <a:pt x="0" y="1303"/>
                                </a:lnTo>
                                <a:lnTo>
                                  <a:pt x="12" y="1303"/>
                                </a:lnTo>
                                <a:lnTo>
                                  <a:pt x="12" y="1351"/>
                                </a:lnTo>
                                <a:lnTo>
                                  <a:pt x="0" y="1351"/>
                                </a:lnTo>
                                <a:close/>
                                <a:moveTo>
                                  <a:pt x="0" y="1268"/>
                                </a:moveTo>
                                <a:lnTo>
                                  <a:pt x="0" y="1220"/>
                                </a:lnTo>
                                <a:lnTo>
                                  <a:pt x="12" y="1220"/>
                                </a:lnTo>
                                <a:lnTo>
                                  <a:pt x="12" y="1268"/>
                                </a:lnTo>
                                <a:lnTo>
                                  <a:pt x="0" y="1268"/>
                                </a:lnTo>
                                <a:close/>
                                <a:moveTo>
                                  <a:pt x="0" y="1184"/>
                                </a:moveTo>
                                <a:lnTo>
                                  <a:pt x="0" y="1137"/>
                                </a:lnTo>
                                <a:lnTo>
                                  <a:pt x="12" y="1137"/>
                                </a:lnTo>
                                <a:lnTo>
                                  <a:pt x="12" y="1184"/>
                                </a:lnTo>
                                <a:lnTo>
                                  <a:pt x="0" y="1184"/>
                                </a:lnTo>
                                <a:close/>
                                <a:moveTo>
                                  <a:pt x="0" y="1101"/>
                                </a:moveTo>
                                <a:lnTo>
                                  <a:pt x="0" y="1053"/>
                                </a:lnTo>
                                <a:lnTo>
                                  <a:pt x="12" y="1053"/>
                                </a:lnTo>
                                <a:lnTo>
                                  <a:pt x="12" y="1101"/>
                                </a:lnTo>
                                <a:lnTo>
                                  <a:pt x="0" y="1101"/>
                                </a:lnTo>
                                <a:close/>
                                <a:moveTo>
                                  <a:pt x="0" y="1018"/>
                                </a:moveTo>
                                <a:lnTo>
                                  <a:pt x="0" y="970"/>
                                </a:lnTo>
                                <a:lnTo>
                                  <a:pt x="12" y="970"/>
                                </a:lnTo>
                                <a:lnTo>
                                  <a:pt x="12" y="1018"/>
                                </a:lnTo>
                                <a:lnTo>
                                  <a:pt x="0" y="1018"/>
                                </a:lnTo>
                                <a:close/>
                                <a:moveTo>
                                  <a:pt x="0" y="934"/>
                                </a:moveTo>
                                <a:lnTo>
                                  <a:pt x="0" y="887"/>
                                </a:lnTo>
                                <a:lnTo>
                                  <a:pt x="12" y="887"/>
                                </a:lnTo>
                                <a:lnTo>
                                  <a:pt x="12" y="934"/>
                                </a:lnTo>
                                <a:lnTo>
                                  <a:pt x="0" y="934"/>
                                </a:lnTo>
                                <a:close/>
                                <a:moveTo>
                                  <a:pt x="0" y="851"/>
                                </a:moveTo>
                                <a:lnTo>
                                  <a:pt x="0" y="803"/>
                                </a:lnTo>
                                <a:lnTo>
                                  <a:pt x="12" y="803"/>
                                </a:lnTo>
                                <a:lnTo>
                                  <a:pt x="12" y="851"/>
                                </a:lnTo>
                                <a:lnTo>
                                  <a:pt x="0" y="851"/>
                                </a:lnTo>
                                <a:close/>
                                <a:moveTo>
                                  <a:pt x="0" y="768"/>
                                </a:moveTo>
                                <a:lnTo>
                                  <a:pt x="0" y="720"/>
                                </a:lnTo>
                                <a:lnTo>
                                  <a:pt x="12" y="720"/>
                                </a:lnTo>
                                <a:lnTo>
                                  <a:pt x="12" y="768"/>
                                </a:lnTo>
                                <a:lnTo>
                                  <a:pt x="0" y="768"/>
                                </a:lnTo>
                                <a:close/>
                                <a:moveTo>
                                  <a:pt x="0" y="684"/>
                                </a:moveTo>
                                <a:lnTo>
                                  <a:pt x="0" y="637"/>
                                </a:lnTo>
                                <a:lnTo>
                                  <a:pt x="12" y="637"/>
                                </a:lnTo>
                                <a:lnTo>
                                  <a:pt x="12" y="684"/>
                                </a:lnTo>
                                <a:lnTo>
                                  <a:pt x="0" y="684"/>
                                </a:lnTo>
                                <a:close/>
                                <a:moveTo>
                                  <a:pt x="0" y="601"/>
                                </a:moveTo>
                                <a:lnTo>
                                  <a:pt x="0" y="553"/>
                                </a:lnTo>
                                <a:lnTo>
                                  <a:pt x="12" y="553"/>
                                </a:lnTo>
                                <a:lnTo>
                                  <a:pt x="12" y="601"/>
                                </a:lnTo>
                                <a:lnTo>
                                  <a:pt x="0" y="601"/>
                                </a:lnTo>
                                <a:close/>
                                <a:moveTo>
                                  <a:pt x="0" y="518"/>
                                </a:moveTo>
                                <a:lnTo>
                                  <a:pt x="0" y="470"/>
                                </a:lnTo>
                                <a:lnTo>
                                  <a:pt x="12" y="470"/>
                                </a:lnTo>
                                <a:lnTo>
                                  <a:pt x="12" y="518"/>
                                </a:lnTo>
                                <a:lnTo>
                                  <a:pt x="0" y="518"/>
                                </a:lnTo>
                                <a:close/>
                                <a:moveTo>
                                  <a:pt x="0" y="434"/>
                                </a:moveTo>
                                <a:lnTo>
                                  <a:pt x="0" y="387"/>
                                </a:lnTo>
                                <a:lnTo>
                                  <a:pt x="12" y="387"/>
                                </a:lnTo>
                                <a:lnTo>
                                  <a:pt x="12" y="434"/>
                                </a:lnTo>
                                <a:lnTo>
                                  <a:pt x="0" y="434"/>
                                </a:lnTo>
                                <a:close/>
                                <a:moveTo>
                                  <a:pt x="0" y="351"/>
                                </a:moveTo>
                                <a:lnTo>
                                  <a:pt x="0" y="303"/>
                                </a:lnTo>
                                <a:lnTo>
                                  <a:pt x="12" y="303"/>
                                </a:lnTo>
                                <a:lnTo>
                                  <a:pt x="12" y="351"/>
                                </a:lnTo>
                                <a:lnTo>
                                  <a:pt x="0" y="351"/>
                                </a:lnTo>
                                <a:close/>
                                <a:moveTo>
                                  <a:pt x="0" y="268"/>
                                </a:moveTo>
                                <a:lnTo>
                                  <a:pt x="0" y="220"/>
                                </a:lnTo>
                                <a:lnTo>
                                  <a:pt x="12" y="220"/>
                                </a:lnTo>
                                <a:lnTo>
                                  <a:pt x="12" y="268"/>
                                </a:lnTo>
                                <a:lnTo>
                                  <a:pt x="0" y="268"/>
                                </a:lnTo>
                                <a:close/>
                                <a:moveTo>
                                  <a:pt x="0" y="184"/>
                                </a:moveTo>
                                <a:lnTo>
                                  <a:pt x="0" y="137"/>
                                </a:lnTo>
                                <a:lnTo>
                                  <a:pt x="12" y="137"/>
                                </a:lnTo>
                                <a:lnTo>
                                  <a:pt x="12" y="184"/>
                                </a:lnTo>
                                <a:lnTo>
                                  <a:pt x="0" y="184"/>
                                </a:lnTo>
                                <a:close/>
                                <a:moveTo>
                                  <a:pt x="0" y="101"/>
                                </a:moveTo>
                                <a:lnTo>
                                  <a:pt x="0" y="53"/>
                                </a:lnTo>
                                <a:lnTo>
                                  <a:pt x="12" y="53"/>
                                </a:lnTo>
                                <a:lnTo>
                                  <a:pt x="12" y="101"/>
                                </a:lnTo>
                                <a:lnTo>
                                  <a:pt x="0" y="101"/>
                                </a:lnTo>
                                <a:close/>
                                <a:moveTo>
                                  <a:pt x="0" y="18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18"/>
                                </a:lnTo>
                                <a:lnTo>
                                  <a:pt x="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270"/>
                        <wps:cNvSpPr>
                          <a:spLocks noEditPoints="1"/>
                        </wps:cNvSpPr>
                        <wps:spPr bwMode="auto">
                          <a:xfrm>
                            <a:off x="2716" y="1795"/>
                            <a:ext cx="12" cy="2458"/>
                          </a:xfrm>
                          <a:custGeom>
                            <a:avLst/>
                            <a:gdLst>
                              <a:gd name="T0" fmla="*/ 12 w 12"/>
                              <a:gd name="T1" fmla="*/ 2083 h 2130"/>
                              <a:gd name="T2" fmla="*/ 0 w 12"/>
                              <a:gd name="T3" fmla="*/ 2047 h 2130"/>
                              <a:gd name="T4" fmla="*/ 12 w 12"/>
                              <a:gd name="T5" fmla="*/ 2047 h 2130"/>
                              <a:gd name="T6" fmla="*/ 0 w 12"/>
                              <a:gd name="T7" fmla="*/ 1916 h 2130"/>
                              <a:gd name="T8" fmla="*/ 0 w 12"/>
                              <a:gd name="T9" fmla="*/ 1964 h 2130"/>
                              <a:gd name="T10" fmla="*/ 12 w 12"/>
                              <a:gd name="T11" fmla="*/ 1833 h 2130"/>
                              <a:gd name="T12" fmla="*/ 0 w 12"/>
                              <a:gd name="T13" fmla="*/ 1797 h 2130"/>
                              <a:gd name="T14" fmla="*/ 12 w 12"/>
                              <a:gd name="T15" fmla="*/ 1797 h 2130"/>
                              <a:gd name="T16" fmla="*/ 0 w 12"/>
                              <a:gd name="T17" fmla="*/ 1666 h 2130"/>
                              <a:gd name="T18" fmla="*/ 0 w 12"/>
                              <a:gd name="T19" fmla="*/ 1714 h 2130"/>
                              <a:gd name="T20" fmla="*/ 12 w 12"/>
                              <a:gd name="T21" fmla="*/ 1583 h 2130"/>
                              <a:gd name="T22" fmla="*/ 0 w 12"/>
                              <a:gd name="T23" fmla="*/ 1547 h 2130"/>
                              <a:gd name="T24" fmla="*/ 12 w 12"/>
                              <a:gd name="T25" fmla="*/ 1547 h 2130"/>
                              <a:gd name="T26" fmla="*/ 0 w 12"/>
                              <a:gd name="T27" fmla="*/ 1416 h 2130"/>
                              <a:gd name="T28" fmla="*/ 0 w 12"/>
                              <a:gd name="T29" fmla="*/ 1464 h 2130"/>
                              <a:gd name="T30" fmla="*/ 12 w 12"/>
                              <a:gd name="T31" fmla="*/ 1333 h 2130"/>
                              <a:gd name="T32" fmla="*/ 0 w 12"/>
                              <a:gd name="T33" fmla="*/ 1297 h 2130"/>
                              <a:gd name="T34" fmla="*/ 12 w 12"/>
                              <a:gd name="T35" fmla="*/ 1297 h 2130"/>
                              <a:gd name="T36" fmla="*/ 0 w 12"/>
                              <a:gd name="T37" fmla="*/ 1166 h 2130"/>
                              <a:gd name="T38" fmla="*/ 0 w 12"/>
                              <a:gd name="T39" fmla="*/ 1214 h 2130"/>
                              <a:gd name="T40" fmla="*/ 12 w 12"/>
                              <a:gd name="T41" fmla="*/ 1083 h 2130"/>
                              <a:gd name="T42" fmla="*/ 0 w 12"/>
                              <a:gd name="T43" fmla="*/ 1047 h 2130"/>
                              <a:gd name="T44" fmla="*/ 12 w 12"/>
                              <a:gd name="T45" fmla="*/ 1047 h 2130"/>
                              <a:gd name="T46" fmla="*/ 0 w 12"/>
                              <a:gd name="T47" fmla="*/ 916 h 2130"/>
                              <a:gd name="T48" fmla="*/ 0 w 12"/>
                              <a:gd name="T49" fmla="*/ 964 h 2130"/>
                              <a:gd name="T50" fmla="*/ 12 w 12"/>
                              <a:gd name="T51" fmla="*/ 833 h 2130"/>
                              <a:gd name="T52" fmla="*/ 0 w 12"/>
                              <a:gd name="T53" fmla="*/ 797 h 2130"/>
                              <a:gd name="T54" fmla="*/ 12 w 12"/>
                              <a:gd name="T55" fmla="*/ 797 h 2130"/>
                              <a:gd name="T56" fmla="*/ 0 w 12"/>
                              <a:gd name="T57" fmla="*/ 666 h 2130"/>
                              <a:gd name="T58" fmla="*/ 0 w 12"/>
                              <a:gd name="T59" fmla="*/ 714 h 2130"/>
                              <a:gd name="T60" fmla="*/ 12 w 12"/>
                              <a:gd name="T61" fmla="*/ 583 h 2130"/>
                              <a:gd name="T62" fmla="*/ 0 w 12"/>
                              <a:gd name="T63" fmla="*/ 547 h 2130"/>
                              <a:gd name="T64" fmla="*/ 12 w 12"/>
                              <a:gd name="T65" fmla="*/ 547 h 2130"/>
                              <a:gd name="T66" fmla="*/ 0 w 12"/>
                              <a:gd name="T67" fmla="*/ 416 h 2130"/>
                              <a:gd name="T68" fmla="*/ 0 w 12"/>
                              <a:gd name="T69" fmla="*/ 464 h 2130"/>
                              <a:gd name="T70" fmla="*/ 12 w 12"/>
                              <a:gd name="T71" fmla="*/ 333 h 2130"/>
                              <a:gd name="T72" fmla="*/ 0 w 12"/>
                              <a:gd name="T73" fmla="*/ 297 h 2130"/>
                              <a:gd name="T74" fmla="*/ 12 w 12"/>
                              <a:gd name="T75" fmla="*/ 297 h 2130"/>
                              <a:gd name="T76" fmla="*/ 0 w 12"/>
                              <a:gd name="T77" fmla="*/ 166 h 2130"/>
                              <a:gd name="T78" fmla="*/ 0 w 12"/>
                              <a:gd name="T79" fmla="*/ 214 h 2130"/>
                              <a:gd name="T80" fmla="*/ 12 w 12"/>
                              <a:gd name="T81" fmla="*/ 83 h 2130"/>
                              <a:gd name="T82" fmla="*/ 0 w 12"/>
                              <a:gd name="T83" fmla="*/ 47 h 2130"/>
                              <a:gd name="T84" fmla="*/ 12 w 12"/>
                              <a:gd name="T85" fmla="*/ 47 h 2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" h="2130">
                                <a:moveTo>
                                  <a:pt x="0" y="2130"/>
                                </a:moveTo>
                                <a:lnTo>
                                  <a:pt x="0" y="2083"/>
                                </a:lnTo>
                                <a:lnTo>
                                  <a:pt x="12" y="2083"/>
                                </a:lnTo>
                                <a:lnTo>
                                  <a:pt x="12" y="2130"/>
                                </a:lnTo>
                                <a:lnTo>
                                  <a:pt x="0" y="2130"/>
                                </a:lnTo>
                                <a:close/>
                                <a:moveTo>
                                  <a:pt x="0" y="2047"/>
                                </a:moveTo>
                                <a:lnTo>
                                  <a:pt x="0" y="1999"/>
                                </a:lnTo>
                                <a:lnTo>
                                  <a:pt x="12" y="1999"/>
                                </a:lnTo>
                                <a:lnTo>
                                  <a:pt x="12" y="2047"/>
                                </a:lnTo>
                                <a:lnTo>
                                  <a:pt x="0" y="2047"/>
                                </a:lnTo>
                                <a:close/>
                                <a:moveTo>
                                  <a:pt x="0" y="1964"/>
                                </a:moveTo>
                                <a:lnTo>
                                  <a:pt x="0" y="1916"/>
                                </a:lnTo>
                                <a:lnTo>
                                  <a:pt x="12" y="1916"/>
                                </a:lnTo>
                                <a:lnTo>
                                  <a:pt x="12" y="1964"/>
                                </a:lnTo>
                                <a:lnTo>
                                  <a:pt x="0" y="1964"/>
                                </a:lnTo>
                                <a:close/>
                                <a:moveTo>
                                  <a:pt x="0" y="1880"/>
                                </a:moveTo>
                                <a:lnTo>
                                  <a:pt x="0" y="1833"/>
                                </a:lnTo>
                                <a:lnTo>
                                  <a:pt x="12" y="1833"/>
                                </a:lnTo>
                                <a:lnTo>
                                  <a:pt x="12" y="1880"/>
                                </a:lnTo>
                                <a:lnTo>
                                  <a:pt x="0" y="1880"/>
                                </a:lnTo>
                                <a:close/>
                                <a:moveTo>
                                  <a:pt x="0" y="1797"/>
                                </a:moveTo>
                                <a:lnTo>
                                  <a:pt x="0" y="1750"/>
                                </a:lnTo>
                                <a:lnTo>
                                  <a:pt x="12" y="1750"/>
                                </a:lnTo>
                                <a:lnTo>
                                  <a:pt x="12" y="1797"/>
                                </a:lnTo>
                                <a:lnTo>
                                  <a:pt x="0" y="1797"/>
                                </a:lnTo>
                                <a:close/>
                                <a:moveTo>
                                  <a:pt x="0" y="1714"/>
                                </a:moveTo>
                                <a:lnTo>
                                  <a:pt x="0" y="1666"/>
                                </a:lnTo>
                                <a:lnTo>
                                  <a:pt x="12" y="1666"/>
                                </a:lnTo>
                                <a:lnTo>
                                  <a:pt x="12" y="1714"/>
                                </a:lnTo>
                                <a:lnTo>
                                  <a:pt x="0" y="1714"/>
                                </a:lnTo>
                                <a:close/>
                                <a:moveTo>
                                  <a:pt x="0" y="1630"/>
                                </a:moveTo>
                                <a:lnTo>
                                  <a:pt x="0" y="1583"/>
                                </a:lnTo>
                                <a:lnTo>
                                  <a:pt x="12" y="1583"/>
                                </a:lnTo>
                                <a:lnTo>
                                  <a:pt x="12" y="1630"/>
                                </a:lnTo>
                                <a:lnTo>
                                  <a:pt x="0" y="1630"/>
                                </a:lnTo>
                                <a:close/>
                                <a:moveTo>
                                  <a:pt x="0" y="1547"/>
                                </a:moveTo>
                                <a:lnTo>
                                  <a:pt x="0" y="1500"/>
                                </a:lnTo>
                                <a:lnTo>
                                  <a:pt x="12" y="1500"/>
                                </a:lnTo>
                                <a:lnTo>
                                  <a:pt x="12" y="1547"/>
                                </a:lnTo>
                                <a:lnTo>
                                  <a:pt x="0" y="1547"/>
                                </a:lnTo>
                                <a:close/>
                                <a:moveTo>
                                  <a:pt x="0" y="1464"/>
                                </a:moveTo>
                                <a:lnTo>
                                  <a:pt x="0" y="1416"/>
                                </a:lnTo>
                                <a:lnTo>
                                  <a:pt x="12" y="1416"/>
                                </a:lnTo>
                                <a:lnTo>
                                  <a:pt x="12" y="1464"/>
                                </a:lnTo>
                                <a:lnTo>
                                  <a:pt x="0" y="1464"/>
                                </a:lnTo>
                                <a:close/>
                                <a:moveTo>
                                  <a:pt x="0" y="1380"/>
                                </a:moveTo>
                                <a:lnTo>
                                  <a:pt x="0" y="1333"/>
                                </a:lnTo>
                                <a:lnTo>
                                  <a:pt x="12" y="1333"/>
                                </a:lnTo>
                                <a:lnTo>
                                  <a:pt x="12" y="1380"/>
                                </a:lnTo>
                                <a:lnTo>
                                  <a:pt x="0" y="1380"/>
                                </a:lnTo>
                                <a:close/>
                                <a:moveTo>
                                  <a:pt x="0" y="1297"/>
                                </a:moveTo>
                                <a:lnTo>
                                  <a:pt x="0" y="1250"/>
                                </a:lnTo>
                                <a:lnTo>
                                  <a:pt x="12" y="1250"/>
                                </a:lnTo>
                                <a:lnTo>
                                  <a:pt x="12" y="1297"/>
                                </a:lnTo>
                                <a:lnTo>
                                  <a:pt x="0" y="1297"/>
                                </a:lnTo>
                                <a:close/>
                                <a:moveTo>
                                  <a:pt x="0" y="1214"/>
                                </a:moveTo>
                                <a:lnTo>
                                  <a:pt x="0" y="1166"/>
                                </a:lnTo>
                                <a:lnTo>
                                  <a:pt x="12" y="1166"/>
                                </a:lnTo>
                                <a:lnTo>
                                  <a:pt x="12" y="1214"/>
                                </a:lnTo>
                                <a:lnTo>
                                  <a:pt x="0" y="1214"/>
                                </a:lnTo>
                                <a:close/>
                                <a:moveTo>
                                  <a:pt x="0" y="1130"/>
                                </a:moveTo>
                                <a:lnTo>
                                  <a:pt x="0" y="1083"/>
                                </a:lnTo>
                                <a:lnTo>
                                  <a:pt x="12" y="1083"/>
                                </a:lnTo>
                                <a:lnTo>
                                  <a:pt x="12" y="1130"/>
                                </a:lnTo>
                                <a:lnTo>
                                  <a:pt x="0" y="1130"/>
                                </a:lnTo>
                                <a:close/>
                                <a:moveTo>
                                  <a:pt x="0" y="1047"/>
                                </a:moveTo>
                                <a:lnTo>
                                  <a:pt x="0" y="1000"/>
                                </a:lnTo>
                                <a:lnTo>
                                  <a:pt x="12" y="1000"/>
                                </a:lnTo>
                                <a:lnTo>
                                  <a:pt x="12" y="1047"/>
                                </a:lnTo>
                                <a:lnTo>
                                  <a:pt x="0" y="1047"/>
                                </a:lnTo>
                                <a:close/>
                                <a:moveTo>
                                  <a:pt x="0" y="964"/>
                                </a:moveTo>
                                <a:lnTo>
                                  <a:pt x="0" y="916"/>
                                </a:lnTo>
                                <a:lnTo>
                                  <a:pt x="12" y="916"/>
                                </a:lnTo>
                                <a:lnTo>
                                  <a:pt x="12" y="964"/>
                                </a:lnTo>
                                <a:lnTo>
                                  <a:pt x="0" y="964"/>
                                </a:lnTo>
                                <a:close/>
                                <a:moveTo>
                                  <a:pt x="0" y="881"/>
                                </a:moveTo>
                                <a:lnTo>
                                  <a:pt x="0" y="833"/>
                                </a:lnTo>
                                <a:lnTo>
                                  <a:pt x="12" y="833"/>
                                </a:lnTo>
                                <a:lnTo>
                                  <a:pt x="12" y="881"/>
                                </a:lnTo>
                                <a:lnTo>
                                  <a:pt x="0" y="881"/>
                                </a:lnTo>
                                <a:close/>
                                <a:moveTo>
                                  <a:pt x="0" y="797"/>
                                </a:moveTo>
                                <a:lnTo>
                                  <a:pt x="0" y="750"/>
                                </a:lnTo>
                                <a:lnTo>
                                  <a:pt x="12" y="750"/>
                                </a:lnTo>
                                <a:lnTo>
                                  <a:pt x="12" y="797"/>
                                </a:lnTo>
                                <a:lnTo>
                                  <a:pt x="0" y="797"/>
                                </a:lnTo>
                                <a:close/>
                                <a:moveTo>
                                  <a:pt x="0" y="714"/>
                                </a:moveTo>
                                <a:lnTo>
                                  <a:pt x="0" y="666"/>
                                </a:lnTo>
                                <a:lnTo>
                                  <a:pt x="12" y="666"/>
                                </a:lnTo>
                                <a:lnTo>
                                  <a:pt x="12" y="714"/>
                                </a:lnTo>
                                <a:lnTo>
                                  <a:pt x="0" y="714"/>
                                </a:lnTo>
                                <a:close/>
                                <a:moveTo>
                                  <a:pt x="0" y="631"/>
                                </a:moveTo>
                                <a:lnTo>
                                  <a:pt x="0" y="583"/>
                                </a:lnTo>
                                <a:lnTo>
                                  <a:pt x="12" y="583"/>
                                </a:lnTo>
                                <a:lnTo>
                                  <a:pt x="12" y="631"/>
                                </a:lnTo>
                                <a:lnTo>
                                  <a:pt x="0" y="631"/>
                                </a:lnTo>
                                <a:close/>
                                <a:moveTo>
                                  <a:pt x="0" y="547"/>
                                </a:moveTo>
                                <a:lnTo>
                                  <a:pt x="0" y="500"/>
                                </a:lnTo>
                                <a:lnTo>
                                  <a:pt x="12" y="500"/>
                                </a:lnTo>
                                <a:lnTo>
                                  <a:pt x="12" y="547"/>
                                </a:lnTo>
                                <a:lnTo>
                                  <a:pt x="0" y="547"/>
                                </a:lnTo>
                                <a:close/>
                                <a:moveTo>
                                  <a:pt x="0" y="464"/>
                                </a:moveTo>
                                <a:lnTo>
                                  <a:pt x="0" y="416"/>
                                </a:lnTo>
                                <a:lnTo>
                                  <a:pt x="12" y="416"/>
                                </a:lnTo>
                                <a:lnTo>
                                  <a:pt x="12" y="464"/>
                                </a:lnTo>
                                <a:lnTo>
                                  <a:pt x="0" y="464"/>
                                </a:lnTo>
                                <a:close/>
                                <a:moveTo>
                                  <a:pt x="0" y="381"/>
                                </a:moveTo>
                                <a:lnTo>
                                  <a:pt x="0" y="333"/>
                                </a:lnTo>
                                <a:lnTo>
                                  <a:pt x="12" y="333"/>
                                </a:lnTo>
                                <a:lnTo>
                                  <a:pt x="12" y="381"/>
                                </a:lnTo>
                                <a:lnTo>
                                  <a:pt x="0" y="381"/>
                                </a:lnTo>
                                <a:close/>
                                <a:moveTo>
                                  <a:pt x="0" y="297"/>
                                </a:moveTo>
                                <a:lnTo>
                                  <a:pt x="0" y="250"/>
                                </a:lnTo>
                                <a:lnTo>
                                  <a:pt x="12" y="250"/>
                                </a:lnTo>
                                <a:lnTo>
                                  <a:pt x="12" y="297"/>
                                </a:lnTo>
                                <a:lnTo>
                                  <a:pt x="0" y="297"/>
                                </a:lnTo>
                                <a:close/>
                                <a:moveTo>
                                  <a:pt x="0" y="214"/>
                                </a:moveTo>
                                <a:lnTo>
                                  <a:pt x="0" y="166"/>
                                </a:lnTo>
                                <a:lnTo>
                                  <a:pt x="12" y="166"/>
                                </a:lnTo>
                                <a:lnTo>
                                  <a:pt x="12" y="214"/>
                                </a:lnTo>
                                <a:lnTo>
                                  <a:pt x="0" y="214"/>
                                </a:lnTo>
                                <a:close/>
                                <a:moveTo>
                                  <a:pt x="0" y="131"/>
                                </a:moveTo>
                                <a:lnTo>
                                  <a:pt x="0" y="83"/>
                                </a:lnTo>
                                <a:lnTo>
                                  <a:pt x="12" y="83"/>
                                </a:lnTo>
                                <a:lnTo>
                                  <a:pt x="12" y="131"/>
                                </a:lnTo>
                                <a:lnTo>
                                  <a:pt x="0" y="131"/>
                                </a:lnTo>
                                <a:close/>
                                <a:moveTo>
                                  <a:pt x="0" y="47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47"/>
                                </a:lnTo>
                                <a:lnTo>
                                  <a:pt x="0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71"/>
                        <wps:cNvSpPr>
                          <a:spLocks noEditPoints="1"/>
                        </wps:cNvSpPr>
                        <wps:spPr bwMode="auto">
                          <a:xfrm>
                            <a:off x="4910" y="1795"/>
                            <a:ext cx="12" cy="2458"/>
                          </a:xfrm>
                          <a:custGeom>
                            <a:avLst/>
                            <a:gdLst>
                              <a:gd name="T0" fmla="*/ 12 w 12"/>
                              <a:gd name="T1" fmla="*/ 2083 h 2130"/>
                              <a:gd name="T2" fmla="*/ 0 w 12"/>
                              <a:gd name="T3" fmla="*/ 2047 h 2130"/>
                              <a:gd name="T4" fmla="*/ 12 w 12"/>
                              <a:gd name="T5" fmla="*/ 2047 h 2130"/>
                              <a:gd name="T6" fmla="*/ 0 w 12"/>
                              <a:gd name="T7" fmla="*/ 1916 h 2130"/>
                              <a:gd name="T8" fmla="*/ 0 w 12"/>
                              <a:gd name="T9" fmla="*/ 1964 h 2130"/>
                              <a:gd name="T10" fmla="*/ 12 w 12"/>
                              <a:gd name="T11" fmla="*/ 1833 h 2130"/>
                              <a:gd name="T12" fmla="*/ 0 w 12"/>
                              <a:gd name="T13" fmla="*/ 1797 h 2130"/>
                              <a:gd name="T14" fmla="*/ 12 w 12"/>
                              <a:gd name="T15" fmla="*/ 1797 h 2130"/>
                              <a:gd name="T16" fmla="*/ 0 w 12"/>
                              <a:gd name="T17" fmla="*/ 1666 h 2130"/>
                              <a:gd name="T18" fmla="*/ 0 w 12"/>
                              <a:gd name="T19" fmla="*/ 1714 h 2130"/>
                              <a:gd name="T20" fmla="*/ 12 w 12"/>
                              <a:gd name="T21" fmla="*/ 1583 h 2130"/>
                              <a:gd name="T22" fmla="*/ 0 w 12"/>
                              <a:gd name="T23" fmla="*/ 1547 h 2130"/>
                              <a:gd name="T24" fmla="*/ 12 w 12"/>
                              <a:gd name="T25" fmla="*/ 1547 h 2130"/>
                              <a:gd name="T26" fmla="*/ 0 w 12"/>
                              <a:gd name="T27" fmla="*/ 1416 h 2130"/>
                              <a:gd name="T28" fmla="*/ 0 w 12"/>
                              <a:gd name="T29" fmla="*/ 1464 h 2130"/>
                              <a:gd name="T30" fmla="*/ 12 w 12"/>
                              <a:gd name="T31" fmla="*/ 1333 h 2130"/>
                              <a:gd name="T32" fmla="*/ 0 w 12"/>
                              <a:gd name="T33" fmla="*/ 1297 h 2130"/>
                              <a:gd name="T34" fmla="*/ 12 w 12"/>
                              <a:gd name="T35" fmla="*/ 1297 h 2130"/>
                              <a:gd name="T36" fmla="*/ 0 w 12"/>
                              <a:gd name="T37" fmla="*/ 1166 h 2130"/>
                              <a:gd name="T38" fmla="*/ 0 w 12"/>
                              <a:gd name="T39" fmla="*/ 1214 h 2130"/>
                              <a:gd name="T40" fmla="*/ 12 w 12"/>
                              <a:gd name="T41" fmla="*/ 1083 h 2130"/>
                              <a:gd name="T42" fmla="*/ 0 w 12"/>
                              <a:gd name="T43" fmla="*/ 1047 h 2130"/>
                              <a:gd name="T44" fmla="*/ 12 w 12"/>
                              <a:gd name="T45" fmla="*/ 1047 h 2130"/>
                              <a:gd name="T46" fmla="*/ 0 w 12"/>
                              <a:gd name="T47" fmla="*/ 916 h 2130"/>
                              <a:gd name="T48" fmla="*/ 0 w 12"/>
                              <a:gd name="T49" fmla="*/ 964 h 2130"/>
                              <a:gd name="T50" fmla="*/ 12 w 12"/>
                              <a:gd name="T51" fmla="*/ 833 h 2130"/>
                              <a:gd name="T52" fmla="*/ 0 w 12"/>
                              <a:gd name="T53" fmla="*/ 797 h 2130"/>
                              <a:gd name="T54" fmla="*/ 12 w 12"/>
                              <a:gd name="T55" fmla="*/ 797 h 2130"/>
                              <a:gd name="T56" fmla="*/ 0 w 12"/>
                              <a:gd name="T57" fmla="*/ 666 h 2130"/>
                              <a:gd name="T58" fmla="*/ 0 w 12"/>
                              <a:gd name="T59" fmla="*/ 714 h 2130"/>
                              <a:gd name="T60" fmla="*/ 12 w 12"/>
                              <a:gd name="T61" fmla="*/ 583 h 2130"/>
                              <a:gd name="T62" fmla="*/ 0 w 12"/>
                              <a:gd name="T63" fmla="*/ 547 h 2130"/>
                              <a:gd name="T64" fmla="*/ 12 w 12"/>
                              <a:gd name="T65" fmla="*/ 547 h 2130"/>
                              <a:gd name="T66" fmla="*/ 0 w 12"/>
                              <a:gd name="T67" fmla="*/ 416 h 2130"/>
                              <a:gd name="T68" fmla="*/ 0 w 12"/>
                              <a:gd name="T69" fmla="*/ 464 h 2130"/>
                              <a:gd name="T70" fmla="*/ 12 w 12"/>
                              <a:gd name="T71" fmla="*/ 333 h 2130"/>
                              <a:gd name="T72" fmla="*/ 0 w 12"/>
                              <a:gd name="T73" fmla="*/ 297 h 2130"/>
                              <a:gd name="T74" fmla="*/ 12 w 12"/>
                              <a:gd name="T75" fmla="*/ 297 h 2130"/>
                              <a:gd name="T76" fmla="*/ 0 w 12"/>
                              <a:gd name="T77" fmla="*/ 166 h 2130"/>
                              <a:gd name="T78" fmla="*/ 0 w 12"/>
                              <a:gd name="T79" fmla="*/ 214 h 2130"/>
                              <a:gd name="T80" fmla="*/ 12 w 12"/>
                              <a:gd name="T81" fmla="*/ 83 h 2130"/>
                              <a:gd name="T82" fmla="*/ 0 w 12"/>
                              <a:gd name="T83" fmla="*/ 47 h 2130"/>
                              <a:gd name="T84" fmla="*/ 12 w 12"/>
                              <a:gd name="T85" fmla="*/ 47 h 2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" h="2130">
                                <a:moveTo>
                                  <a:pt x="0" y="2130"/>
                                </a:moveTo>
                                <a:lnTo>
                                  <a:pt x="0" y="2083"/>
                                </a:lnTo>
                                <a:lnTo>
                                  <a:pt x="12" y="2083"/>
                                </a:lnTo>
                                <a:lnTo>
                                  <a:pt x="12" y="2130"/>
                                </a:lnTo>
                                <a:lnTo>
                                  <a:pt x="0" y="2130"/>
                                </a:lnTo>
                                <a:close/>
                                <a:moveTo>
                                  <a:pt x="0" y="2047"/>
                                </a:moveTo>
                                <a:lnTo>
                                  <a:pt x="0" y="1999"/>
                                </a:lnTo>
                                <a:lnTo>
                                  <a:pt x="12" y="1999"/>
                                </a:lnTo>
                                <a:lnTo>
                                  <a:pt x="12" y="2047"/>
                                </a:lnTo>
                                <a:lnTo>
                                  <a:pt x="0" y="2047"/>
                                </a:lnTo>
                                <a:close/>
                                <a:moveTo>
                                  <a:pt x="0" y="1964"/>
                                </a:moveTo>
                                <a:lnTo>
                                  <a:pt x="0" y="1916"/>
                                </a:lnTo>
                                <a:lnTo>
                                  <a:pt x="12" y="1916"/>
                                </a:lnTo>
                                <a:lnTo>
                                  <a:pt x="12" y="1964"/>
                                </a:lnTo>
                                <a:lnTo>
                                  <a:pt x="0" y="1964"/>
                                </a:lnTo>
                                <a:close/>
                                <a:moveTo>
                                  <a:pt x="0" y="1880"/>
                                </a:moveTo>
                                <a:lnTo>
                                  <a:pt x="0" y="1833"/>
                                </a:lnTo>
                                <a:lnTo>
                                  <a:pt x="12" y="1833"/>
                                </a:lnTo>
                                <a:lnTo>
                                  <a:pt x="12" y="1880"/>
                                </a:lnTo>
                                <a:lnTo>
                                  <a:pt x="0" y="1880"/>
                                </a:lnTo>
                                <a:close/>
                                <a:moveTo>
                                  <a:pt x="0" y="1797"/>
                                </a:moveTo>
                                <a:lnTo>
                                  <a:pt x="0" y="1750"/>
                                </a:lnTo>
                                <a:lnTo>
                                  <a:pt x="12" y="1750"/>
                                </a:lnTo>
                                <a:lnTo>
                                  <a:pt x="12" y="1797"/>
                                </a:lnTo>
                                <a:lnTo>
                                  <a:pt x="0" y="1797"/>
                                </a:lnTo>
                                <a:close/>
                                <a:moveTo>
                                  <a:pt x="0" y="1714"/>
                                </a:moveTo>
                                <a:lnTo>
                                  <a:pt x="0" y="1666"/>
                                </a:lnTo>
                                <a:lnTo>
                                  <a:pt x="12" y="1666"/>
                                </a:lnTo>
                                <a:lnTo>
                                  <a:pt x="12" y="1714"/>
                                </a:lnTo>
                                <a:lnTo>
                                  <a:pt x="0" y="1714"/>
                                </a:lnTo>
                                <a:close/>
                                <a:moveTo>
                                  <a:pt x="0" y="1630"/>
                                </a:moveTo>
                                <a:lnTo>
                                  <a:pt x="0" y="1583"/>
                                </a:lnTo>
                                <a:lnTo>
                                  <a:pt x="12" y="1583"/>
                                </a:lnTo>
                                <a:lnTo>
                                  <a:pt x="12" y="1630"/>
                                </a:lnTo>
                                <a:lnTo>
                                  <a:pt x="0" y="1630"/>
                                </a:lnTo>
                                <a:close/>
                                <a:moveTo>
                                  <a:pt x="0" y="1547"/>
                                </a:moveTo>
                                <a:lnTo>
                                  <a:pt x="0" y="1500"/>
                                </a:lnTo>
                                <a:lnTo>
                                  <a:pt x="12" y="1500"/>
                                </a:lnTo>
                                <a:lnTo>
                                  <a:pt x="12" y="1547"/>
                                </a:lnTo>
                                <a:lnTo>
                                  <a:pt x="0" y="1547"/>
                                </a:lnTo>
                                <a:close/>
                                <a:moveTo>
                                  <a:pt x="0" y="1464"/>
                                </a:moveTo>
                                <a:lnTo>
                                  <a:pt x="0" y="1416"/>
                                </a:lnTo>
                                <a:lnTo>
                                  <a:pt x="12" y="1416"/>
                                </a:lnTo>
                                <a:lnTo>
                                  <a:pt x="12" y="1464"/>
                                </a:lnTo>
                                <a:lnTo>
                                  <a:pt x="0" y="1464"/>
                                </a:lnTo>
                                <a:close/>
                                <a:moveTo>
                                  <a:pt x="0" y="1380"/>
                                </a:moveTo>
                                <a:lnTo>
                                  <a:pt x="0" y="1333"/>
                                </a:lnTo>
                                <a:lnTo>
                                  <a:pt x="12" y="1333"/>
                                </a:lnTo>
                                <a:lnTo>
                                  <a:pt x="12" y="1380"/>
                                </a:lnTo>
                                <a:lnTo>
                                  <a:pt x="0" y="1380"/>
                                </a:lnTo>
                                <a:close/>
                                <a:moveTo>
                                  <a:pt x="0" y="1297"/>
                                </a:moveTo>
                                <a:lnTo>
                                  <a:pt x="0" y="1250"/>
                                </a:lnTo>
                                <a:lnTo>
                                  <a:pt x="12" y="1250"/>
                                </a:lnTo>
                                <a:lnTo>
                                  <a:pt x="12" y="1297"/>
                                </a:lnTo>
                                <a:lnTo>
                                  <a:pt x="0" y="1297"/>
                                </a:lnTo>
                                <a:close/>
                                <a:moveTo>
                                  <a:pt x="0" y="1214"/>
                                </a:moveTo>
                                <a:lnTo>
                                  <a:pt x="0" y="1166"/>
                                </a:lnTo>
                                <a:lnTo>
                                  <a:pt x="12" y="1166"/>
                                </a:lnTo>
                                <a:lnTo>
                                  <a:pt x="12" y="1214"/>
                                </a:lnTo>
                                <a:lnTo>
                                  <a:pt x="0" y="1214"/>
                                </a:lnTo>
                                <a:close/>
                                <a:moveTo>
                                  <a:pt x="0" y="1130"/>
                                </a:moveTo>
                                <a:lnTo>
                                  <a:pt x="0" y="1083"/>
                                </a:lnTo>
                                <a:lnTo>
                                  <a:pt x="12" y="1083"/>
                                </a:lnTo>
                                <a:lnTo>
                                  <a:pt x="12" y="1130"/>
                                </a:lnTo>
                                <a:lnTo>
                                  <a:pt x="0" y="1130"/>
                                </a:lnTo>
                                <a:close/>
                                <a:moveTo>
                                  <a:pt x="0" y="1047"/>
                                </a:moveTo>
                                <a:lnTo>
                                  <a:pt x="0" y="1000"/>
                                </a:lnTo>
                                <a:lnTo>
                                  <a:pt x="12" y="1000"/>
                                </a:lnTo>
                                <a:lnTo>
                                  <a:pt x="12" y="1047"/>
                                </a:lnTo>
                                <a:lnTo>
                                  <a:pt x="0" y="1047"/>
                                </a:lnTo>
                                <a:close/>
                                <a:moveTo>
                                  <a:pt x="0" y="964"/>
                                </a:moveTo>
                                <a:lnTo>
                                  <a:pt x="0" y="916"/>
                                </a:lnTo>
                                <a:lnTo>
                                  <a:pt x="12" y="916"/>
                                </a:lnTo>
                                <a:lnTo>
                                  <a:pt x="12" y="964"/>
                                </a:lnTo>
                                <a:lnTo>
                                  <a:pt x="0" y="964"/>
                                </a:lnTo>
                                <a:close/>
                                <a:moveTo>
                                  <a:pt x="0" y="881"/>
                                </a:moveTo>
                                <a:lnTo>
                                  <a:pt x="0" y="833"/>
                                </a:lnTo>
                                <a:lnTo>
                                  <a:pt x="12" y="833"/>
                                </a:lnTo>
                                <a:lnTo>
                                  <a:pt x="12" y="881"/>
                                </a:lnTo>
                                <a:lnTo>
                                  <a:pt x="0" y="881"/>
                                </a:lnTo>
                                <a:close/>
                                <a:moveTo>
                                  <a:pt x="0" y="797"/>
                                </a:moveTo>
                                <a:lnTo>
                                  <a:pt x="0" y="750"/>
                                </a:lnTo>
                                <a:lnTo>
                                  <a:pt x="12" y="750"/>
                                </a:lnTo>
                                <a:lnTo>
                                  <a:pt x="12" y="797"/>
                                </a:lnTo>
                                <a:lnTo>
                                  <a:pt x="0" y="797"/>
                                </a:lnTo>
                                <a:close/>
                                <a:moveTo>
                                  <a:pt x="0" y="714"/>
                                </a:moveTo>
                                <a:lnTo>
                                  <a:pt x="0" y="666"/>
                                </a:lnTo>
                                <a:lnTo>
                                  <a:pt x="12" y="666"/>
                                </a:lnTo>
                                <a:lnTo>
                                  <a:pt x="12" y="714"/>
                                </a:lnTo>
                                <a:lnTo>
                                  <a:pt x="0" y="714"/>
                                </a:lnTo>
                                <a:close/>
                                <a:moveTo>
                                  <a:pt x="0" y="631"/>
                                </a:moveTo>
                                <a:lnTo>
                                  <a:pt x="0" y="583"/>
                                </a:lnTo>
                                <a:lnTo>
                                  <a:pt x="12" y="583"/>
                                </a:lnTo>
                                <a:lnTo>
                                  <a:pt x="12" y="631"/>
                                </a:lnTo>
                                <a:lnTo>
                                  <a:pt x="0" y="631"/>
                                </a:lnTo>
                                <a:close/>
                                <a:moveTo>
                                  <a:pt x="0" y="547"/>
                                </a:moveTo>
                                <a:lnTo>
                                  <a:pt x="0" y="500"/>
                                </a:lnTo>
                                <a:lnTo>
                                  <a:pt x="12" y="500"/>
                                </a:lnTo>
                                <a:lnTo>
                                  <a:pt x="12" y="547"/>
                                </a:lnTo>
                                <a:lnTo>
                                  <a:pt x="0" y="547"/>
                                </a:lnTo>
                                <a:close/>
                                <a:moveTo>
                                  <a:pt x="0" y="464"/>
                                </a:moveTo>
                                <a:lnTo>
                                  <a:pt x="0" y="416"/>
                                </a:lnTo>
                                <a:lnTo>
                                  <a:pt x="12" y="416"/>
                                </a:lnTo>
                                <a:lnTo>
                                  <a:pt x="12" y="464"/>
                                </a:lnTo>
                                <a:lnTo>
                                  <a:pt x="0" y="464"/>
                                </a:lnTo>
                                <a:close/>
                                <a:moveTo>
                                  <a:pt x="0" y="381"/>
                                </a:moveTo>
                                <a:lnTo>
                                  <a:pt x="0" y="333"/>
                                </a:lnTo>
                                <a:lnTo>
                                  <a:pt x="12" y="333"/>
                                </a:lnTo>
                                <a:lnTo>
                                  <a:pt x="12" y="381"/>
                                </a:lnTo>
                                <a:lnTo>
                                  <a:pt x="0" y="381"/>
                                </a:lnTo>
                                <a:close/>
                                <a:moveTo>
                                  <a:pt x="0" y="297"/>
                                </a:moveTo>
                                <a:lnTo>
                                  <a:pt x="0" y="250"/>
                                </a:lnTo>
                                <a:lnTo>
                                  <a:pt x="12" y="250"/>
                                </a:lnTo>
                                <a:lnTo>
                                  <a:pt x="12" y="297"/>
                                </a:lnTo>
                                <a:lnTo>
                                  <a:pt x="0" y="297"/>
                                </a:lnTo>
                                <a:close/>
                                <a:moveTo>
                                  <a:pt x="0" y="214"/>
                                </a:moveTo>
                                <a:lnTo>
                                  <a:pt x="0" y="166"/>
                                </a:lnTo>
                                <a:lnTo>
                                  <a:pt x="12" y="166"/>
                                </a:lnTo>
                                <a:lnTo>
                                  <a:pt x="12" y="214"/>
                                </a:lnTo>
                                <a:lnTo>
                                  <a:pt x="0" y="214"/>
                                </a:lnTo>
                                <a:close/>
                                <a:moveTo>
                                  <a:pt x="0" y="131"/>
                                </a:moveTo>
                                <a:lnTo>
                                  <a:pt x="0" y="83"/>
                                </a:lnTo>
                                <a:lnTo>
                                  <a:pt x="12" y="83"/>
                                </a:lnTo>
                                <a:lnTo>
                                  <a:pt x="12" y="131"/>
                                </a:lnTo>
                                <a:lnTo>
                                  <a:pt x="0" y="131"/>
                                </a:lnTo>
                                <a:close/>
                                <a:moveTo>
                                  <a:pt x="0" y="47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47"/>
                                </a:lnTo>
                                <a:lnTo>
                                  <a:pt x="0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272"/>
                        <wps:cNvSpPr>
                          <a:spLocks noEditPoints="1"/>
                        </wps:cNvSpPr>
                        <wps:spPr bwMode="auto">
                          <a:xfrm>
                            <a:off x="1990" y="1132"/>
                            <a:ext cx="6094" cy="138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7317312" name="Freeform 3273"/>
                        <wps:cNvSpPr>
                          <a:spLocks noEditPoints="1"/>
                        </wps:cNvSpPr>
                        <wps:spPr bwMode="auto">
                          <a:xfrm>
                            <a:off x="2735" y="1848"/>
                            <a:ext cx="2168" cy="138"/>
                          </a:xfrm>
                          <a:custGeom>
                            <a:avLst/>
                            <a:gdLst>
                              <a:gd name="T0" fmla="*/ 108 w 2168"/>
                              <a:gd name="T1" fmla="*/ 50 h 119"/>
                              <a:gd name="T2" fmla="*/ 2060 w 2168"/>
                              <a:gd name="T3" fmla="*/ 50 h 119"/>
                              <a:gd name="T4" fmla="*/ 2060 w 2168"/>
                              <a:gd name="T5" fmla="*/ 68 h 119"/>
                              <a:gd name="T6" fmla="*/ 108 w 2168"/>
                              <a:gd name="T7" fmla="*/ 68 h 119"/>
                              <a:gd name="T8" fmla="*/ 108 w 2168"/>
                              <a:gd name="T9" fmla="*/ 50 h 119"/>
                              <a:gd name="T10" fmla="*/ 120 w 2168"/>
                              <a:gd name="T11" fmla="*/ 119 h 119"/>
                              <a:gd name="T12" fmla="*/ 0 w 2168"/>
                              <a:gd name="T13" fmla="*/ 59 h 119"/>
                              <a:gd name="T14" fmla="*/ 120 w 2168"/>
                              <a:gd name="T15" fmla="*/ 0 h 119"/>
                              <a:gd name="T16" fmla="*/ 120 w 2168"/>
                              <a:gd name="T17" fmla="*/ 119 h 119"/>
                              <a:gd name="T18" fmla="*/ 2048 w 2168"/>
                              <a:gd name="T19" fmla="*/ 0 h 119"/>
                              <a:gd name="T20" fmla="*/ 2168 w 2168"/>
                              <a:gd name="T21" fmla="*/ 59 h 119"/>
                              <a:gd name="T22" fmla="*/ 2048 w 2168"/>
                              <a:gd name="T23" fmla="*/ 119 h 119"/>
                              <a:gd name="T24" fmla="*/ 2048 w 2168"/>
                              <a:gd name="T25" fmla="*/ 0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68" h="119">
                                <a:moveTo>
                                  <a:pt x="108" y="50"/>
                                </a:moveTo>
                                <a:lnTo>
                                  <a:pt x="2060" y="50"/>
                                </a:lnTo>
                                <a:lnTo>
                                  <a:pt x="2060" y="68"/>
                                </a:lnTo>
                                <a:lnTo>
                                  <a:pt x="108" y="68"/>
                                </a:lnTo>
                                <a:lnTo>
                                  <a:pt x="108" y="50"/>
                                </a:lnTo>
                                <a:close/>
                                <a:moveTo>
                                  <a:pt x="120" y="119"/>
                                </a:moveTo>
                                <a:lnTo>
                                  <a:pt x="0" y="59"/>
                                </a:lnTo>
                                <a:lnTo>
                                  <a:pt x="120" y="0"/>
                                </a:lnTo>
                                <a:lnTo>
                                  <a:pt x="120" y="119"/>
                                </a:lnTo>
                                <a:close/>
                                <a:moveTo>
                                  <a:pt x="2048" y="0"/>
                                </a:moveTo>
                                <a:lnTo>
                                  <a:pt x="2168" y="59"/>
                                </a:lnTo>
                                <a:lnTo>
                                  <a:pt x="2048" y="119"/>
                                </a:lnTo>
                                <a:lnTo>
                                  <a:pt x="2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7317313" name="Rectangle 937317313"/>
                        <wps:cNvSpPr>
                          <a:spLocks noChangeArrowheads="1"/>
                        </wps:cNvSpPr>
                        <wps:spPr bwMode="auto">
                          <a:xfrm>
                            <a:off x="3146" y="1370"/>
                            <a:ext cx="1156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D5C803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lang w:val="en-US"/>
                                </w:rPr>
                                <w:t>Transmission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937317314" name="Line 3275"/>
                        <wps:cNvCnPr>
                          <a:cxnSpLocks noChangeShapeType="1"/>
                        </wps:cNvCnPr>
                        <wps:spPr bwMode="auto">
                          <a:xfrm>
                            <a:off x="1314" y="4253"/>
                            <a:ext cx="7448" cy="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37317315" name="Group 937317315"/>
                        <wpg:cNvGrpSpPr>
                          <a:grpSpLocks/>
                        </wpg:cNvGrpSpPr>
                        <wpg:grpSpPr bwMode="auto">
                          <a:xfrm>
                            <a:off x="5025" y="2307"/>
                            <a:ext cx="24" cy="1943"/>
                            <a:chOff x="5025" y="2307"/>
                            <a:chExt cx="24" cy="1684"/>
                          </a:xfrm>
                        </wpg:grpSpPr>
                        <wps:wsp>
                          <wps:cNvPr id="937317327" name="Freeform 3277"/>
                          <wps:cNvSpPr>
                            <a:spLocks/>
                          </wps:cNvSpPr>
                          <wps:spPr bwMode="auto">
                            <a:xfrm>
                              <a:off x="5025" y="2307"/>
                              <a:ext cx="24" cy="1684"/>
                            </a:xfrm>
                            <a:custGeom>
                              <a:avLst/>
                              <a:gdLst>
                                <a:gd name="T0" fmla="*/ 23 w 134"/>
                                <a:gd name="T1" fmla="*/ 0 h 9433"/>
                                <a:gd name="T2" fmla="*/ 0 w 134"/>
                                <a:gd name="T3" fmla="*/ 22 h 9433"/>
                                <a:gd name="T4" fmla="*/ 0 w 134"/>
                                <a:gd name="T5" fmla="*/ 9411 h 9433"/>
                                <a:gd name="T6" fmla="*/ 23 w 134"/>
                                <a:gd name="T7" fmla="*/ 9433 h 9433"/>
                                <a:gd name="T8" fmla="*/ 112 w 134"/>
                                <a:gd name="T9" fmla="*/ 9433 h 9433"/>
                                <a:gd name="T10" fmla="*/ 134 w 134"/>
                                <a:gd name="T11" fmla="*/ 9411 h 9433"/>
                                <a:gd name="T12" fmla="*/ 134 w 134"/>
                                <a:gd name="T13" fmla="*/ 22 h 9433"/>
                                <a:gd name="T14" fmla="*/ 112 w 134"/>
                                <a:gd name="T15" fmla="*/ 0 h 9433"/>
                                <a:gd name="T16" fmla="*/ 23 w 134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4" h="9433">
                                  <a:moveTo>
                                    <a:pt x="23" y="0"/>
                                  </a:moveTo>
                                  <a:cubicBezTo>
                                    <a:pt x="10" y="0"/>
                                    <a:pt x="0" y="10"/>
                                    <a:pt x="0" y="22"/>
                                  </a:cubicBezTo>
                                  <a:lnTo>
                                    <a:pt x="0" y="9411"/>
                                  </a:lnTo>
                                  <a:cubicBezTo>
                                    <a:pt x="0" y="9424"/>
                                    <a:pt x="10" y="9433"/>
                                    <a:pt x="23" y="9433"/>
                                  </a:cubicBezTo>
                                  <a:lnTo>
                                    <a:pt x="112" y="9433"/>
                                  </a:lnTo>
                                  <a:cubicBezTo>
                                    <a:pt x="124" y="9433"/>
                                    <a:pt x="134" y="9424"/>
                                    <a:pt x="134" y="9411"/>
                                  </a:cubicBezTo>
                                  <a:lnTo>
                                    <a:pt x="134" y="22"/>
                                  </a:lnTo>
                                  <a:cubicBezTo>
                                    <a:pt x="134" y="10"/>
                                    <a:pt x="124" y="0"/>
                                    <a:pt x="112" y="0"/>
                                  </a:cubicBez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317328" name="Freeform 3278"/>
                          <wps:cNvSpPr>
                            <a:spLocks/>
                          </wps:cNvSpPr>
                          <wps:spPr bwMode="auto">
                            <a:xfrm>
                              <a:off x="5025" y="2307"/>
                              <a:ext cx="24" cy="1684"/>
                            </a:xfrm>
                            <a:custGeom>
                              <a:avLst/>
                              <a:gdLst>
                                <a:gd name="T0" fmla="*/ 23 w 134"/>
                                <a:gd name="T1" fmla="*/ 0 h 9433"/>
                                <a:gd name="T2" fmla="*/ 0 w 134"/>
                                <a:gd name="T3" fmla="*/ 22 h 9433"/>
                                <a:gd name="T4" fmla="*/ 0 w 134"/>
                                <a:gd name="T5" fmla="*/ 9411 h 9433"/>
                                <a:gd name="T6" fmla="*/ 23 w 134"/>
                                <a:gd name="T7" fmla="*/ 9433 h 9433"/>
                                <a:gd name="T8" fmla="*/ 112 w 134"/>
                                <a:gd name="T9" fmla="*/ 9433 h 9433"/>
                                <a:gd name="T10" fmla="*/ 134 w 134"/>
                                <a:gd name="T11" fmla="*/ 9411 h 9433"/>
                                <a:gd name="T12" fmla="*/ 134 w 134"/>
                                <a:gd name="T13" fmla="*/ 22 h 9433"/>
                                <a:gd name="T14" fmla="*/ 112 w 134"/>
                                <a:gd name="T15" fmla="*/ 0 h 9433"/>
                                <a:gd name="T16" fmla="*/ 23 w 134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4" h="9433">
                                  <a:moveTo>
                                    <a:pt x="23" y="0"/>
                                  </a:moveTo>
                                  <a:cubicBezTo>
                                    <a:pt x="10" y="0"/>
                                    <a:pt x="0" y="10"/>
                                    <a:pt x="0" y="22"/>
                                  </a:cubicBezTo>
                                  <a:lnTo>
                                    <a:pt x="0" y="9411"/>
                                  </a:lnTo>
                                  <a:cubicBezTo>
                                    <a:pt x="0" y="9424"/>
                                    <a:pt x="10" y="9433"/>
                                    <a:pt x="23" y="9433"/>
                                  </a:cubicBezTo>
                                  <a:lnTo>
                                    <a:pt x="112" y="9433"/>
                                  </a:lnTo>
                                  <a:cubicBezTo>
                                    <a:pt x="124" y="9433"/>
                                    <a:pt x="134" y="9424"/>
                                    <a:pt x="134" y="9411"/>
                                  </a:cubicBezTo>
                                  <a:lnTo>
                                    <a:pt x="134" y="22"/>
                                  </a:lnTo>
                                  <a:cubicBezTo>
                                    <a:pt x="134" y="10"/>
                                    <a:pt x="124" y="0"/>
                                    <a:pt x="112" y="0"/>
                                  </a:cubicBez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37317316" name="Rectangle 937317316"/>
                        <wps:cNvSpPr>
                          <a:spLocks noChangeArrowheads="1"/>
                        </wps:cNvSpPr>
                        <wps:spPr bwMode="auto">
                          <a:xfrm>
                            <a:off x="5512" y="4545"/>
                            <a:ext cx="3491" cy="1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B4EA46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lang w:val="en-US"/>
                                </w:rPr>
                                <w:t xml:space="preserve">Center subcarrier (corresponds to DC in baseband) is not transmitted in </w:t>
                              </w:r>
                              <w:proofErr w:type="gramStart"/>
                              <w:r>
                                <w:rPr>
                                  <w:lang w:val="en-US"/>
                                </w:rPr>
                                <w:t>downlink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7317317" name="Freeform 3280"/>
                        <wps:cNvSpPr>
                          <a:spLocks noEditPoints="1"/>
                        </wps:cNvSpPr>
                        <wps:spPr bwMode="auto">
                          <a:xfrm>
                            <a:off x="5001" y="4250"/>
                            <a:ext cx="424" cy="412"/>
                          </a:xfrm>
                          <a:custGeom>
                            <a:avLst/>
                            <a:gdLst>
                              <a:gd name="T0" fmla="*/ 424 w 424"/>
                              <a:gd name="T1" fmla="*/ 357 h 357"/>
                              <a:gd name="T2" fmla="*/ 353 w 424"/>
                              <a:gd name="T3" fmla="*/ 357 h 357"/>
                              <a:gd name="T4" fmla="*/ 353 w 424"/>
                              <a:gd name="T5" fmla="*/ 340 h 357"/>
                              <a:gd name="T6" fmla="*/ 424 w 424"/>
                              <a:gd name="T7" fmla="*/ 340 h 357"/>
                              <a:gd name="T8" fmla="*/ 424 w 424"/>
                              <a:gd name="T9" fmla="*/ 357 h 357"/>
                              <a:gd name="T10" fmla="*/ 299 w 424"/>
                              <a:gd name="T11" fmla="*/ 357 h 357"/>
                              <a:gd name="T12" fmla="*/ 227 w 424"/>
                              <a:gd name="T13" fmla="*/ 357 h 357"/>
                              <a:gd name="T14" fmla="*/ 227 w 424"/>
                              <a:gd name="T15" fmla="*/ 340 h 357"/>
                              <a:gd name="T16" fmla="*/ 299 w 424"/>
                              <a:gd name="T17" fmla="*/ 340 h 357"/>
                              <a:gd name="T18" fmla="*/ 299 w 424"/>
                              <a:gd name="T19" fmla="*/ 357 h 357"/>
                              <a:gd name="T20" fmla="*/ 173 w 424"/>
                              <a:gd name="T21" fmla="*/ 357 h 357"/>
                              <a:gd name="T22" fmla="*/ 102 w 424"/>
                              <a:gd name="T23" fmla="*/ 357 h 357"/>
                              <a:gd name="T24" fmla="*/ 102 w 424"/>
                              <a:gd name="T25" fmla="*/ 340 h 357"/>
                              <a:gd name="T26" fmla="*/ 173 w 424"/>
                              <a:gd name="T27" fmla="*/ 340 h 357"/>
                              <a:gd name="T28" fmla="*/ 173 w 424"/>
                              <a:gd name="T29" fmla="*/ 357 h 357"/>
                              <a:gd name="T30" fmla="*/ 48 w 424"/>
                              <a:gd name="T31" fmla="*/ 357 h 357"/>
                              <a:gd name="T32" fmla="*/ 27 w 424"/>
                              <a:gd name="T33" fmla="*/ 357 h 357"/>
                              <a:gd name="T34" fmla="*/ 27 w 424"/>
                              <a:gd name="T35" fmla="*/ 289 h 357"/>
                              <a:gd name="T36" fmla="*/ 45 w 424"/>
                              <a:gd name="T37" fmla="*/ 289 h 357"/>
                              <a:gd name="T38" fmla="*/ 45 w 424"/>
                              <a:gd name="T39" fmla="*/ 348 h 357"/>
                              <a:gd name="T40" fmla="*/ 36 w 424"/>
                              <a:gd name="T41" fmla="*/ 340 h 357"/>
                              <a:gd name="T42" fmla="*/ 48 w 424"/>
                              <a:gd name="T43" fmla="*/ 340 h 357"/>
                              <a:gd name="T44" fmla="*/ 48 w 424"/>
                              <a:gd name="T45" fmla="*/ 357 h 357"/>
                              <a:gd name="T46" fmla="*/ 27 w 424"/>
                              <a:gd name="T47" fmla="*/ 235 h 357"/>
                              <a:gd name="T48" fmla="*/ 27 w 424"/>
                              <a:gd name="T49" fmla="*/ 164 h 357"/>
                              <a:gd name="T50" fmla="*/ 45 w 424"/>
                              <a:gd name="T51" fmla="*/ 164 h 357"/>
                              <a:gd name="T52" fmla="*/ 45 w 424"/>
                              <a:gd name="T53" fmla="*/ 235 h 357"/>
                              <a:gd name="T54" fmla="*/ 27 w 424"/>
                              <a:gd name="T55" fmla="*/ 235 h 357"/>
                              <a:gd name="T56" fmla="*/ 27 w 424"/>
                              <a:gd name="T57" fmla="*/ 110 h 357"/>
                              <a:gd name="T58" fmla="*/ 27 w 424"/>
                              <a:gd name="T59" fmla="*/ 60 h 357"/>
                              <a:gd name="T60" fmla="*/ 45 w 424"/>
                              <a:gd name="T61" fmla="*/ 60 h 357"/>
                              <a:gd name="T62" fmla="*/ 45 w 424"/>
                              <a:gd name="T63" fmla="*/ 110 h 357"/>
                              <a:gd name="T64" fmla="*/ 27 w 424"/>
                              <a:gd name="T65" fmla="*/ 110 h 357"/>
                              <a:gd name="T66" fmla="*/ 0 w 424"/>
                              <a:gd name="T67" fmla="*/ 72 h 357"/>
                              <a:gd name="T68" fmla="*/ 36 w 424"/>
                              <a:gd name="T69" fmla="*/ 0 h 357"/>
                              <a:gd name="T70" fmla="*/ 72 w 424"/>
                              <a:gd name="T71" fmla="*/ 72 h 357"/>
                              <a:gd name="T72" fmla="*/ 0 w 424"/>
                              <a:gd name="T73" fmla="*/ 72 h 3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424" h="357">
                                <a:moveTo>
                                  <a:pt x="424" y="357"/>
                                </a:moveTo>
                                <a:lnTo>
                                  <a:pt x="353" y="357"/>
                                </a:lnTo>
                                <a:lnTo>
                                  <a:pt x="353" y="340"/>
                                </a:lnTo>
                                <a:lnTo>
                                  <a:pt x="424" y="340"/>
                                </a:lnTo>
                                <a:lnTo>
                                  <a:pt x="424" y="357"/>
                                </a:lnTo>
                                <a:close/>
                                <a:moveTo>
                                  <a:pt x="299" y="357"/>
                                </a:moveTo>
                                <a:lnTo>
                                  <a:pt x="227" y="357"/>
                                </a:lnTo>
                                <a:lnTo>
                                  <a:pt x="227" y="340"/>
                                </a:lnTo>
                                <a:lnTo>
                                  <a:pt x="299" y="340"/>
                                </a:lnTo>
                                <a:lnTo>
                                  <a:pt x="299" y="357"/>
                                </a:lnTo>
                                <a:close/>
                                <a:moveTo>
                                  <a:pt x="173" y="357"/>
                                </a:moveTo>
                                <a:lnTo>
                                  <a:pt x="102" y="357"/>
                                </a:lnTo>
                                <a:lnTo>
                                  <a:pt x="102" y="340"/>
                                </a:lnTo>
                                <a:lnTo>
                                  <a:pt x="173" y="340"/>
                                </a:lnTo>
                                <a:lnTo>
                                  <a:pt x="173" y="357"/>
                                </a:lnTo>
                                <a:close/>
                                <a:moveTo>
                                  <a:pt x="48" y="357"/>
                                </a:moveTo>
                                <a:lnTo>
                                  <a:pt x="27" y="357"/>
                                </a:lnTo>
                                <a:lnTo>
                                  <a:pt x="27" y="289"/>
                                </a:lnTo>
                                <a:lnTo>
                                  <a:pt x="45" y="289"/>
                                </a:lnTo>
                                <a:lnTo>
                                  <a:pt x="45" y="348"/>
                                </a:lnTo>
                                <a:lnTo>
                                  <a:pt x="36" y="340"/>
                                </a:lnTo>
                                <a:lnTo>
                                  <a:pt x="48" y="340"/>
                                </a:lnTo>
                                <a:lnTo>
                                  <a:pt x="48" y="357"/>
                                </a:lnTo>
                                <a:close/>
                                <a:moveTo>
                                  <a:pt x="27" y="235"/>
                                </a:moveTo>
                                <a:lnTo>
                                  <a:pt x="27" y="164"/>
                                </a:lnTo>
                                <a:lnTo>
                                  <a:pt x="45" y="164"/>
                                </a:lnTo>
                                <a:lnTo>
                                  <a:pt x="45" y="235"/>
                                </a:lnTo>
                                <a:lnTo>
                                  <a:pt x="27" y="235"/>
                                </a:lnTo>
                                <a:close/>
                                <a:moveTo>
                                  <a:pt x="27" y="110"/>
                                </a:moveTo>
                                <a:lnTo>
                                  <a:pt x="27" y="60"/>
                                </a:lnTo>
                                <a:lnTo>
                                  <a:pt x="45" y="60"/>
                                </a:lnTo>
                                <a:lnTo>
                                  <a:pt x="45" y="110"/>
                                </a:lnTo>
                                <a:lnTo>
                                  <a:pt x="27" y="110"/>
                                </a:lnTo>
                                <a:close/>
                                <a:moveTo>
                                  <a:pt x="0" y="72"/>
                                </a:moveTo>
                                <a:lnTo>
                                  <a:pt x="36" y="0"/>
                                </a:lnTo>
                                <a:lnTo>
                                  <a:pt x="72" y="72"/>
                                </a:lnTo>
                                <a:lnTo>
                                  <a:pt x="0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7317318" name="Freeform 3281"/>
                        <wps:cNvSpPr>
                          <a:spLocks/>
                        </wps:cNvSpPr>
                        <wps:spPr bwMode="auto">
                          <a:xfrm>
                            <a:off x="2735" y="4330"/>
                            <a:ext cx="2168" cy="235"/>
                          </a:xfrm>
                          <a:custGeom>
                            <a:avLst/>
                            <a:gdLst>
                              <a:gd name="T0" fmla="*/ 0 w 12100"/>
                              <a:gd name="T1" fmla="*/ 0 h 1133"/>
                              <a:gd name="T2" fmla="*/ 658 w 12100"/>
                              <a:gd name="T3" fmla="*/ 567 h 1133"/>
                              <a:gd name="T4" fmla="*/ 5392 w 12100"/>
                              <a:gd name="T5" fmla="*/ 567 h 1133"/>
                              <a:gd name="T6" fmla="*/ 6050 w 12100"/>
                              <a:gd name="T7" fmla="*/ 1133 h 1133"/>
                              <a:gd name="T8" fmla="*/ 6708 w 12100"/>
                              <a:gd name="T9" fmla="*/ 567 h 1133"/>
                              <a:gd name="T10" fmla="*/ 11442 w 12100"/>
                              <a:gd name="T11" fmla="*/ 567 h 1133"/>
                              <a:gd name="T12" fmla="*/ 12100 w 12100"/>
                              <a:gd name="T13" fmla="*/ 0 h 1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100" h="1133">
                                <a:moveTo>
                                  <a:pt x="0" y="0"/>
                                </a:moveTo>
                                <a:cubicBezTo>
                                  <a:pt x="0" y="313"/>
                                  <a:pt x="295" y="567"/>
                                  <a:pt x="658" y="567"/>
                                </a:cubicBezTo>
                                <a:lnTo>
                                  <a:pt x="5392" y="567"/>
                                </a:lnTo>
                                <a:cubicBezTo>
                                  <a:pt x="5755" y="567"/>
                                  <a:pt x="6050" y="820"/>
                                  <a:pt x="6050" y="1133"/>
                                </a:cubicBezTo>
                                <a:cubicBezTo>
                                  <a:pt x="6050" y="820"/>
                                  <a:pt x="6345" y="567"/>
                                  <a:pt x="6708" y="567"/>
                                </a:cubicBezTo>
                                <a:lnTo>
                                  <a:pt x="11442" y="567"/>
                                </a:lnTo>
                                <a:cubicBezTo>
                                  <a:pt x="11805" y="567"/>
                                  <a:pt x="12100" y="313"/>
                                  <a:pt x="12100" y="0"/>
                                </a:cubicBezTo>
                              </a:path>
                            </a:pathLst>
                          </a:cu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7317319" name="Rectangle 937317319"/>
                        <wps:cNvSpPr>
                          <a:spLocks noChangeArrowheads="1"/>
                        </wps:cNvSpPr>
                        <wps:spPr bwMode="auto">
                          <a:xfrm>
                            <a:off x="2822" y="4605"/>
                            <a:ext cx="2000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17C676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lang w:val="en-US"/>
                                </w:rPr>
                                <w:t>Active Resource Blocks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937317320" name="Text Box 3283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1848"/>
                            <a:ext cx="797" cy="1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85529" w14:textId="5B538100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rFonts w:eastAsia="Malgun Gothic"/>
                                  <w:b w:val="0"/>
                                  <w:noProof/>
                                </w:rPr>
                                <w:drawing>
                                  <wp:inline distT="0" distB="0" distL="0" distR="0" wp14:anchorId="026462A0" wp14:editId="1BA9C767">
                                    <wp:extent cx="349250" cy="666750"/>
                                    <wp:effectExtent l="0" t="0" r="0" b="0"/>
                                    <wp:docPr id="2937" name="Picture 293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9250" cy="666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spAutoFit/>
                        </wps:bodyPr>
                      </wps:wsp>
                      <wps:wsp>
                        <wps:cNvPr id="937317321" name="Text Box 3284"/>
                        <wps:cNvSpPr txBox="1">
                          <a:spLocks noChangeArrowheads="1"/>
                        </wps:cNvSpPr>
                        <wps:spPr bwMode="auto">
                          <a:xfrm>
                            <a:off x="1066" y="1848"/>
                            <a:ext cx="797" cy="1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3C1E9B" w14:textId="22D26306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rFonts w:eastAsia="Malgun Gothic"/>
                                  <w:b w:val="0"/>
                                  <w:noProof/>
                                </w:rPr>
                                <w:drawing>
                                  <wp:inline distT="0" distB="0" distL="0" distR="0" wp14:anchorId="78006BFF" wp14:editId="01FEB0D4">
                                    <wp:extent cx="349250" cy="666750"/>
                                    <wp:effectExtent l="0" t="0" r="0" b="0"/>
                                    <wp:docPr id="2938" name="Picture 293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49250" cy="6667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spAutoFit/>
                        </wps:bodyPr>
                      </wps:wsp>
                      <wps:wsp>
                        <wps:cNvPr id="937317322" name="Text Box 3285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2700"/>
                            <a:ext cx="476" cy="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B8D2E3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spAutoFit/>
                        </wps:bodyPr>
                      </wps:wsp>
                      <wps:wsp>
                        <wps:cNvPr id="937317323" name="Rectangle 937317323"/>
                        <wps:cNvSpPr>
                          <a:spLocks noChangeArrowheads="1"/>
                        </wps:cNvSpPr>
                        <wps:spPr bwMode="auto">
                          <a:xfrm>
                            <a:off x="2700" y="827"/>
                            <a:ext cx="4872" cy="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3D225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lang w:val="en-US"/>
                                </w:rPr>
                                <w:t>Transmission bandwidth configuration [N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RB</w:t>
                              </w:r>
                              <w:r>
                                <w:rPr>
                                  <w:lang w:val="en-US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7317324" name="Rectangle 937317324"/>
                        <wps:cNvSpPr>
                          <a:spLocks noChangeArrowheads="1"/>
                        </wps:cNvSpPr>
                        <wps:spPr bwMode="auto">
                          <a:xfrm>
                            <a:off x="3124" y="1554"/>
                            <a:ext cx="1454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374CB9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lang w:val="en-US"/>
                                </w:rPr>
                                <w:t>bandwidth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7317325" name="Freeform 3288"/>
                        <wps:cNvSpPr>
                          <a:spLocks noEditPoints="1"/>
                        </wps:cNvSpPr>
                        <wps:spPr bwMode="auto">
                          <a:xfrm>
                            <a:off x="1646" y="678"/>
                            <a:ext cx="6771" cy="138"/>
                          </a:xfrm>
                          <a:custGeom>
                            <a:avLst/>
                            <a:gdLst>
                              <a:gd name="T0" fmla="*/ 107 w 6771"/>
                              <a:gd name="T1" fmla="*/ 50 h 119"/>
                              <a:gd name="T2" fmla="*/ 6663 w 6771"/>
                              <a:gd name="T3" fmla="*/ 50 h 119"/>
                              <a:gd name="T4" fmla="*/ 6663 w 6771"/>
                              <a:gd name="T5" fmla="*/ 68 h 119"/>
                              <a:gd name="T6" fmla="*/ 107 w 6771"/>
                              <a:gd name="T7" fmla="*/ 68 h 119"/>
                              <a:gd name="T8" fmla="*/ 107 w 6771"/>
                              <a:gd name="T9" fmla="*/ 50 h 119"/>
                              <a:gd name="T10" fmla="*/ 119 w 6771"/>
                              <a:gd name="T11" fmla="*/ 119 h 119"/>
                              <a:gd name="T12" fmla="*/ 0 w 6771"/>
                              <a:gd name="T13" fmla="*/ 59 h 119"/>
                              <a:gd name="T14" fmla="*/ 119 w 6771"/>
                              <a:gd name="T15" fmla="*/ 0 h 119"/>
                              <a:gd name="T16" fmla="*/ 119 w 6771"/>
                              <a:gd name="T17" fmla="*/ 119 h 119"/>
                              <a:gd name="T18" fmla="*/ 6651 w 6771"/>
                              <a:gd name="T19" fmla="*/ 0 h 119"/>
                              <a:gd name="T20" fmla="*/ 6771 w 6771"/>
                              <a:gd name="T21" fmla="*/ 59 h 119"/>
                              <a:gd name="T22" fmla="*/ 6651 w 6771"/>
                              <a:gd name="T23" fmla="*/ 119 h 119"/>
                              <a:gd name="T24" fmla="*/ 6651 w 6771"/>
                              <a:gd name="T25" fmla="*/ 0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71" h="119">
                                <a:moveTo>
                                  <a:pt x="107" y="50"/>
                                </a:moveTo>
                                <a:lnTo>
                                  <a:pt x="6663" y="50"/>
                                </a:lnTo>
                                <a:lnTo>
                                  <a:pt x="6663" y="68"/>
                                </a:lnTo>
                                <a:lnTo>
                                  <a:pt x="107" y="68"/>
                                </a:lnTo>
                                <a:lnTo>
                                  <a:pt x="107" y="50"/>
                                </a:lnTo>
                                <a:close/>
                                <a:moveTo>
                                  <a:pt x="119" y="119"/>
                                </a:moveTo>
                                <a:lnTo>
                                  <a:pt x="0" y="59"/>
                                </a:lnTo>
                                <a:lnTo>
                                  <a:pt x="119" y="0"/>
                                </a:lnTo>
                                <a:lnTo>
                                  <a:pt x="119" y="119"/>
                                </a:lnTo>
                                <a:close/>
                                <a:moveTo>
                                  <a:pt x="6651" y="0"/>
                                </a:moveTo>
                                <a:lnTo>
                                  <a:pt x="6771" y="59"/>
                                </a:lnTo>
                                <a:lnTo>
                                  <a:pt x="6651" y="119"/>
                                </a:lnTo>
                                <a:lnTo>
                                  <a:pt x="66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7317326" name="Rectangle 937317326"/>
                        <wps:cNvSpPr>
                          <a:spLocks noChangeArrowheads="1"/>
                        </wps:cNvSpPr>
                        <wps:spPr bwMode="auto">
                          <a:xfrm>
                            <a:off x="3667" y="360"/>
                            <a:ext cx="2312" cy="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274CD" w14:textId="77777777" w:rsidR="00B73EA9" w:rsidRDefault="00B73EA9" w:rsidP="00B73EA9">
                              <w:pPr>
                                <w:pStyle w:val="TH"/>
                              </w:pPr>
                              <w:r>
                                <w:rPr>
                                  <w:lang w:val="en-US"/>
                                </w:rPr>
                                <w:t>Channel bandwidth [MHz]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9DB2C3" id="Group 2886" o:spid="_x0000_s1026" style="position:absolute;margin-left:0;margin-top:0;width:503.7pt;height:306pt;z-index:251671552;mso-position-horizontal-relative:char;mso-position-vertical-relative:line" coordsize="10074,6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">
                <v:rect id="AutoShape 3111" o:spid="_x0000_s1027" style="position:absolute;width:10074;height:6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o:lock v:ext="edit" aspectratio="t" text="t"/>
                </v:rect>
                <v:rect id="Rectangle 3" o:spid="_x0000_s1028" style="position:absolute;left:1252;top:360;width:51;height:31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" filled="f" stroked="f">
                  <v:textbox inset="0,0,0,0">
                    <w:txbxContent>
                      <w:p w14:paraId="787C5040" w14:textId="77777777" w:rsidR="00B73EA9" w:rsidRDefault="00B73EA9" w:rsidP="00B73EA9">
                        <w:pPr>
                          <w:pStyle w:val="TH"/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4" o:spid="_x0000_s1029" style="position:absolute;left:1990;top:2307;width:242;height:1943" coordorigin="1990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3114" o:spid="_x0000_s1030" style="position:absolute;left:1990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115" o:spid="_x0000_s1031" style="position:absolute;left:1990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5" o:spid="_x0000_s1032" style="position:absolute;left:2722;top:2307;width:242;height:1943" coordorigin="2722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3117" o:spid="_x0000_s1033" style="position:absolute;left:272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18" o:spid="_x0000_s1034" style="position:absolute;left:272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6" o:spid="_x0000_s1035" style="position:absolute;left:3455;top:2307;width:242;height:1943" coordorigin="3455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3120" o:spid="_x0000_s1036" style="position:absolute;left:3455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21" o:spid="_x0000_s1037" style="position:absolute;left:3455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7" o:spid="_x0000_s1038" style="position:absolute;left:4186;top:2307;width:242;height:1943" coordorigin="4186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3123" o:spid="_x0000_s1039" style="position:absolute;left:4186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24" o:spid="_x0000_s1040" style="position:absolute;left:4186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8" o:spid="_x0000_s1041" style="position:absolute;left:2474;top:2310;width:243;height:1943" coordorigin="2474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3126" o:spid="_x0000_s1042" style="position:absolute;left:247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Freeform 3127" o:spid="_x0000_s1043" style="position:absolute;left:247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Group 9" o:spid="_x0000_s1044" style="position:absolute;left:3207;top:2310;width:242;height:1943" coordorigin="3207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3129" o:spid="_x0000_s1045" style="position:absolute;left:3207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" path="m225,c101,,,101,,225l,9208v,124,101,225,225,225l1125,9433v125,,225,-101,225,-225l1350,225c1350,101,1250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30" o:spid="_x0000_s1046" style="position:absolute;left:3207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" path="m225,c101,,,101,,225l,9208v,124,101,225,225,225l1125,9433v125,,225,-101,225,-225l1350,225c1350,101,1250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10" o:spid="_x0000_s1047" style="position:absolute;left:3938;top:2310;width:248;height:1943" coordorigin="3938,2310" coordsize="248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3132" o:spid="_x0000_s1048" style="position:absolute;left:3938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" path="m230,c103,,,103,,230l,9203v,127,103,230,230,230l1153,9433v127,,230,-103,230,-230l1383,230c1383,103,1280,,1153,l230,xe" fillcolor="#bbe0e3" strokeweight="0">
                    <v:path arrowok="t" o:connecttype="custom" o:connectlocs="41,0;0,41;0,1643;41,1684;207,1684;248,1643;248,41;207,0;41,0" o:connectangles="0,0,0,0,0,0,0,0,0"/>
                  </v:shape>
                  <v:shape id="Freeform 3133" o:spid="_x0000_s1049" style="position:absolute;left:3938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" path="m230,c103,,,103,,230l,9203v,127,103,230,230,230l1153,9433v127,,230,-103,230,-230l1383,230c1383,103,1280,,1153,l230,xe" filled="f" strokeweight=".45pt">
                    <v:stroke endcap="round"/>
                    <v:path arrowok="t" o:connecttype="custom" o:connectlocs="41,0;0,41;0,1643;41,1684;207,1684;248,1643;248,41;207,0;41,0" o:connectangles="0,0,0,0,0,0,0,0,0"/>
                  </v:shape>
                </v:group>
                <v:group id="Group 11" o:spid="_x0000_s1050" style="position:absolute;left:2232;top:2310;width:242;height:1943" coordorigin="2232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3135" o:spid="_x0000_s1051" style="position:absolute;left:2232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" path="m225,c101,,,101,,225l,9208v,124,101,225,225,225l1125,9433v124,,225,-101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136" o:spid="_x0000_s1052" style="position:absolute;left:2232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12" o:spid="_x0000_s1053" style="position:absolute;left:2964;top:2310;width:243;height:1943" coordorigin="2964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3138" o:spid="_x0000_s1054" style="position:absolute;left:296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" path="m227,c102,,,101,,226l,9207v,125,102,226,227,226l1132,9433v125,,226,-101,226,-226l1358,226c1358,101,1257,,1132,l227,xe" fillcolor="#bbe0e3" strokeweight="0">
                    <v:path arrowok="t" o:connecttype="custom" o:connectlocs="41,0;0,40;0,1644;41,1684;203,1684;243,1644;243,40;203,0;41,0" o:connectangles="0,0,0,0,0,0,0,0,0"/>
                  </v:shape>
                  <v:shape id="Freeform 3139" o:spid="_x0000_s1055" style="position:absolute;left:296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" path="m227,c102,,,101,,226l,9207v,125,102,226,227,226l1132,9433v125,,226,-101,226,-226l1358,226c1358,101,1257,,1132,l227,xe" filled="f" strokeweight=".45pt">
                    <v:stroke endcap="round"/>
                    <v:path arrowok="t" o:connecttype="custom" o:connectlocs="41,0;0,40;0,1644;41,1684;203,1684;243,1644;243,40;203,0;41,0" o:connectangles="0,0,0,0,0,0,0,0,0"/>
                  </v:shape>
                </v:group>
                <v:group id="Group 13" o:spid="_x0000_s1056" style="position:absolute;left:3697;top:2310;width:241;height:1943" coordorigin="3697,2310" coordsize="241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3141" o:spid="_x0000_s1057" style="position:absolute;left:3697;top:2310;width:241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" path="m225,c101,,,101,,225l,9208v,124,101,225,225,225l1125,9433v124,,225,-101,225,-225l1350,225c1350,101,1249,,1125,l225,xe" fillcolor="#bbe0e3" strokeweight="0">
                    <v:path arrowok="t" o:connecttype="custom" o:connectlocs="40,0;0,40;0,1644;40,1684;201,1684;241,1644;241,40;201,0;40,0" o:connectangles="0,0,0,0,0,0,0,0,0"/>
                  </v:shape>
                  <v:shape id="Freeform 3142" o:spid="_x0000_s1058" style="position:absolute;left:3697;top:2310;width:241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1,1684;241,1644;241,40;201,0;40,0" o:connectangles="0,0,0,0,0,0,0,0,0"/>
                  </v:shape>
                </v:group>
                <v:group id="Group 14" o:spid="_x0000_s1059" style="position:absolute;left:4428;top:2307;width:242;height:1943" coordorigin="4428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3144" o:spid="_x0000_s1060" style="position:absolute;left:4428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45" o:spid="_x0000_s1061" style="position:absolute;left:4428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15" o:spid="_x0000_s1062" style="position:absolute;left:5159;top:2307;width:242;height:1943" coordorigin="5159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3147" o:spid="_x0000_s1063" style="position:absolute;left:5159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" path="m225,c101,,,101,,225l,9208v,125,101,225,225,225l1125,9433v125,,225,-100,225,-225l1350,225c1350,101,1250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148" o:spid="_x0000_s1064" style="position:absolute;left:5159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" path="m225,c101,,,101,,225l,9208v,125,101,225,225,225l1125,9433v125,,225,-100,225,-225l1350,225c1350,101,1250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16" o:spid="_x0000_s1065" style="position:absolute;left:5892;top:2307;width:242;height:1943" coordorigin="5892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3150" o:spid="_x0000_s1066" style="position:absolute;left:589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151" o:spid="_x0000_s1067" style="position:absolute;left:589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17" o:spid="_x0000_s1068" style="position:absolute;left:6624;top:2307;width:242;height:1944" coordorigin="6624,230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3153" o:spid="_x0000_s1069" style="position:absolute;left:6624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Freeform 3154" o:spid="_x0000_s1070" style="position:absolute;left:6624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Group 18" o:spid="_x0000_s1071" style="position:absolute;left:4912;top:2310;width:243;height:1943" coordorigin="4912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3156" o:spid="_x0000_s1072" style="position:absolute;left:4912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" path="m227,c102,,,101,,226l,9207v,125,102,226,227,226l1132,9433v125,,226,-101,226,-226l1358,226c1358,101,1257,,1132,l227,xe" fillcolor="#eaeaea" strokeweight="0">
                    <v:path arrowok="t" o:connecttype="custom" o:connectlocs="41,0;0,40;0,1644;41,1684;203,1684;243,1644;243,40;203,0;41,0" o:connectangles="0,0,0,0,0,0,0,0,0"/>
                  </v:shape>
                  <v:shape id="Freeform 3157" o:spid="_x0000_s1073" style="position:absolute;left:4912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" path="m227,c102,,,101,,226l,9207v,125,102,226,227,226l1132,9433v125,,226,-101,226,-226l1358,226c1358,101,1257,,1132,l227,xe" filled="f" strokeweight=".45pt">
                    <v:stroke endcap="round"/>
                    <v:path arrowok="t" o:connecttype="custom" o:connectlocs="41,0;0,40;0,1644;41,1684;203,1684;243,1644;243,40;203,0;41,0" o:connectangles="0,0,0,0,0,0,0,0,0"/>
                  </v:shape>
                </v:group>
                <v:group id="Group 19" o:spid="_x0000_s1074" style="position:absolute;left:5645;top:2310;width:242;height:1943" coordorigin="5645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3159" o:spid="_x0000_s1075" style="position:absolute;left:5645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" path="m225,c101,,,101,,225l,9208v,124,101,225,225,225l1125,9433v124,,225,-101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160" o:spid="_x0000_s1076" style="position:absolute;left:5645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20" o:spid="_x0000_s1077" style="position:absolute;left:6376;top:2310;width:248;height:1943" coordorigin="6376,2310" coordsize="248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3162" o:spid="_x0000_s1078" style="position:absolute;left:6376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" path="m231,c103,,,103,,230l,9203v,127,103,230,231,230l1153,9433v127,,230,-103,230,-230l1383,230c1383,103,1280,,1153,l231,xe" fillcolor="#eaeaea" strokeweight="0">
                    <v:path arrowok="t" o:connecttype="custom" o:connectlocs="41,0;0,41;0,1643;41,1684;207,1684;248,1643;248,41;207,0;41,0" o:connectangles="0,0,0,0,0,0,0,0,0"/>
                  </v:shape>
                  <v:shape id="Freeform 3163" o:spid="_x0000_s1079" style="position:absolute;left:6376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" path="m231,c103,,,103,,230l,9203v,127,103,230,231,230l1153,9433v127,,230,-103,230,-230l1383,230c1383,103,1280,,1153,l231,xe" filled="f" strokeweight=".45pt">
                    <v:stroke endcap="round"/>
                    <v:path arrowok="t" o:connecttype="custom" o:connectlocs="41,0;0,41;0,1643;41,1684;207,1684;248,1643;248,41;207,0;41,0" o:connectangles="0,0,0,0,0,0,0,0,0"/>
                  </v:shape>
                </v:group>
                <v:group id="Group 21" o:spid="_x0000_s1080" style="position:absolute;left:4670;top:2310;width:242;height:1943" coordorigin="4670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3165" o:spid="_x0000_s1081" style="position:absolute;left:4670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" path="m225,c101,,,101,,225l,9208v,124,101,225,225,225l1125,9433v124,,225,-101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66" o:spid="_x0000_s1082" style="position:absolute;left:4670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22" o:spid="_x0000_s1083" style="position:absolute;left:5401;top:2310;width:244;height:1943" coordorigin="5401,2310" coordsize="244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3168" o:spid="_x0000_s1084" style="position:absolute;left:5401;top:2310;width:244;height:1684;visibility:visible;mso-wrap-style:square;v-text-anchor:top" coordsize="1359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" path="m227,c102,,,101,,226l,9207v,125,102,226,227,226l1132,9433v125,,227,-101,227,-226l1359,226c1359,101,1257,,1132,l227,xe" fillcolor="#eaeaea" strokeweight="0">
                    <v:path arrowok="t" o:connecttype="custom" o:connectlocs="41,0;0,40;0,1644;41,1684;203,1684;244,1644;244,40;203,0;41,0" o:connectangles="0,0,0,0,0,0,0,0,0"/>
                  </v:shape>
                  <v:shape id="Freeform 3169" o:spid="_x0000_s1085" style="position:absolute;left:5401;top:2310;width:244;height:1684;visibility:visible;mso-wrap-style:square;v-text-anchor:top" coordsize="1359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" path="m227,c102,,,101,,226l,9207v,125,102,226,227,226l1132,9433v125,,227,-101,227,-226l1359,226c1359,101,1257,,1132,l227,xe" filled="f" strokeweight=".45pt">
                    <v:stroke endcap="round"/>
                    <v:path arrowok="t" o:connecttype="custom" o:connectlocs="41,0;0,40;0,1644;41,1684;203,1684;244,1644;244,40;203,0;41,0" o:connectangles="0,0,0,0,0,0,0,0,0"/>
                  </v:shape>
                </v:group>
                <v:group id="Group 23" o:spid="_x0000_s1086" style="position:absolute;left:6134;top:2310;width:242;height:1943" coordorigin="6134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3171" o:spid="_x0000_s1087" style="position:absolute;left:6134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" path="m225,c101,,,101,,225l,9208v,124,101,225,225,225l1125,9433v124,,225,-101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172" o:spid="_x0000_s1088" style="position:absolute;left:6134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24" o:spid="_x0000_s1089" style="position:absolute;left:6866;top:2307;width:242;height:1944" coordorigin="6866,230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3174" o:spid="_x0000_s1090" style="position:absolute;left:6866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Freeform 3175" o:spid="_x0000_s1091" style="position:absolute;left:6866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Group 25" o:spid="_x0000_s1092" style="position:absolute;left:7597;top:2307;width:242;height:1944" coordorigin="7597,230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3177" o:spid="_x0000_s1093" style="position:absolute;left:7597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Freeform 3178" o:spid="_x0000_s1094" style="position:absolute;left:7597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Group 26" o:spid="_x0000_s1095" style="position:absolute;left:7349;top:2310;width:244;height:1943" coordorigin="7349,2310" coordsize="244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3180" o:spid="_x0000_s1096" style="position:absolute;left:7349;top:2310;width:244;height:1684;visibility:visible;mso-wrap-style:square;v-text-anchor:top" coordsize="680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" path="m114,c51,,,50,,113l,4603v,63,51,113,114,113l566,4716v63,,114,-50,114,-113l680,113c680,50,629,,566,l114,xe" fillcolor="#eaeaea" strokeweight="0">
                    <v:path arrowok="t" o:connecttype="custom" o:connectlocs="41,0;0,40;0,1644;41,1684;203,1684;244,1644;244,40;203,0;41,0" o:connectangles="0,0,0,0,0,0,0,0,0"/>
                  </v:shape>
                  <v:shape id="Freeform 3181" o:spid="_x0000_s1097" style="position:absolute;left:7349;top:2310;width:244;height:1684;visibility:visible;mso-wrap-style:square;v-text-anchor:top" coordsize="680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" path="m114,c51,,,50,,113l,4603v,63,51,113,114,113l566,4716v63,,114,-50,114,-113l680,113c680,50,629,,566,l114,xe" filled="f" strokeweight=".45pt">
                    <v:stroke endcap="round"/>
                    <v:path arrowok="t" o:connecttype="custom" o:connectlocs="41,0;0,40;0,1644;41,1684;203,1684;244,1644;244,40;203,0;41,0" o:connectangles="0,0,0,0,0,0,0,0,0"/>
                  </v:shape>
                </v:group>
                <v:group id="Group 27" o:spid="_x0000_s1098" style="position:absolute;left:7108;top:2310;width:241;height:1943" coordorigin="7108,2310" coordsize="241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3183" o:spid="_x0000_s1099" style="position:absolute;left:7108;top:2310;width:241;height:1684;visibility:visible;mso-wrap-style:square;v-text-anchor:top" coordsize="675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" path="m113,c51,,,50,,112l,4604v,62,51,112,113,112l563,4716v62,,112,-50,112,-112l675,112c675,50,625,,563,l113,xe" fillcolor="#eaeaea" strokeweight="0">
                    <v:path arrowok="t" o:connecttype="custom" o:connectlocs="40,0;0,40;0,1644;40,1684;201,1684;241,1644;241,40;201,0;40,0" o:connectangles="0,0,0,0,0,0,0,0,0"/>
                  </v:shape>
                  <v:shape id="Freeform 3184" o:spid="_x0000_s1100" style="position:absolute;left:7108;top:2310;width:241;height:1684;visibility:visible;mso-wrap-style:square;v-text-anchor:top" coordsize="675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" path="m113,c51,,,50,,112l,4604v,62,51,112,113,112l563,4716v62,,112,-50,112,-112l675,112c675,50,625,,563,l113,xe" filled="f" strokeweight=".45pt">
                    <v:stroke endcap="round"/>
                    <v:path arrowok="t" o:connecttype="custom" o:connectlocs="40,0;0,40;0,1644;40,1684;201,1684;241,1644;241,40;201,0;40,0" o:connectangles="0,0,0,0,0,0,0,0,0"/>
                  </v:shape>
                </v:group>
                <v:group id="Group 28" o:spid="_x0000_s1101" style="position:absolute;left:7839;top:2310;width:243;height:1943" coordorigin="7839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3186" o:spid="_x0000_s1102" style="position:absolute;left:7839;top:2310;width:243;height:1684;visibility:visible;mso-wrap-style:square;v-text-anchor:top" coordsize="679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" path="m113,c51,,,50,,113l,4603v,63,51,113,113,113l566,4716v63,,113,-50,113,-113l679,113c679,50,629,,566,l113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Freeform 3187" o:spid="_x0000_s1103" style="position:absolute;left:7839;top:2310;width:243;height:1684;visibility:visible;mso-wrap-style:square;v-text-anchor:top" coordsize="679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" path="m113,c51,,,50,,113l,4603v,63,51,113,113,113l566,4716v63,,113,-50,113,-113l679,113c679,50,629,,566,l113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Group 29" o:spid="_x0000_s1104" style="position:absolute;left:1990;top:2307;width:242;height:1943" coordorigin="1990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3189" o:spid="_x0000_s1105" style="position:absolute;left:1990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190" o:spid="_x0000_s1106" style="position:absolute;left:1990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30" o:spid="_x0000_s1107" style="position:absolute;left:2722;top:2307;width:242;height:1943" coordorigin="2722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3192" o:spid="_x0000_s1108" style="position:absolute;left:272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93" o:spid="_x0000_s1109" style="position:absolute;left:272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31" o:spid="_x0000_s1110" style="position:absolute;left:3455;top:2307;width:242;height:1943" coordorigin="3455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3195" o:spid="_x0000_s1111" style="position:absolute;left:3455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96" o:spid="_x0000_s1112" style="position:absolute;left:3455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32" o:spid="_x0000_s1113" style="position:absolute;left:4186;top:2307;width:242;height:1943" coordorigin="4186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3198" o:spid="_x0000_s1114" style="position:absolute;left:4186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199" o:spid="_x0000_s1115" style="position:absolute;left:4186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33" o:spid="_x0000_s1116" style="position:absolute;left:2474;top:2310;width:243;height:1943" coordorigin="2474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3201" o:spid="_x0000_s1117" style="position:absolute;left:247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Freeform 3202" o:spid="_x0000_s1118" style="position:absolute;left:247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Group 34" o:spid="_x0000_s1119" style="position:absolute;left:3207;top:2310;width:242;height:1943" coordorigin="3207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3204" o:spid="_x0000_s1120" style="position:absolute;left:3207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" path="m225,c101,,,101,,225l,9208v,124,101,225,225,225l1125,9433v125,,225,-101,225,-225l1350,225c1350,101,1250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205" o:spid="_x0000_s1121" style="position:absolute;left:3207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" path="m225,c101,,,101,,225l,9208v,124,101,225,225,225l1125,9433v125,,225,-101,225,-225l1350,225c1350,101,1250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35" o:spid="_x0000_s1122" style="position:absolute;left:3938;top:2310;width:248;height:1943" coordorigin="3938,2310" coordsize="248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3207" o:spid="_x0000_s1123" style="position:absolute;left:3938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" path="m230,c103,,,103,,230l,9203v,127,103,230,230,230l1153,9433v127,,230,-103,230,-230l1383,230c1383,103,1280,,1153,l230,xe" fillcolor="#bbe0e3" strokeweight="0">
                    <v:path arrowok="t" o:connecttype="custom" o:connectlocs="41,0;0,41;0,1643;41,1684;207,1684;248,1643;248,41;207,0;41,0" o:connectangles="0,0,0,0,0,0,0,0,0"/>
                  </v:shape>
                  <v:shape id="Freeform 3208" o:spid="_x0000_s1124" style="position:absolute;left:3938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" path="m230,c103,,,103,,230l,9203v,127,103,230,230,230l1153,9433v127,,230,-103,230,-230l1383,230c1383,103,1280,,1153,l230,xe" filled="f" strokeweight=".45pt">
                    <v:stroke endcap="round"/>
                    <v:path arrowok="t" o:connecttype="custom" o:connectlocs="41,0;0,41;0,1643;41,1684;207,1684;248,1643;248,41;207,0;41,0" o:connectangles="0,0,0,0,0,0,0,0,0"/>
                  </v:shape>
                </v:group>
                <v:group id="Group 36" o:spid="_x0000_s1125" style="position:absolute;left:2232;top:2310;width:242;height:1943" coordorigin="2232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3210" o:spid="_x0000_s1126" style="position:absolute;left:2232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" path="m225,c101,,,101,,225l,9208v,124,101,225,225,225l1125,9433v124,,225,-101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211" o:spid="_x0000_s1127" style="position:absolute;left:2232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37" o:spid="_x0000_s1128" style="position:absolute;left:2964;top:2310;width:243;height:1943" coordorigin="2964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3213" o:spid="_x0000_s1129" style="position:absolute;left:296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" path="m227,c102,,,101,,226l,9207v,125,102,226,227,226l1132,9433v125,,226,-101,226,-226l1358,226c1358,101,1257,,1132,l227,xe" fillcolor="#bbe0e3" strokeweight="0">
                    <v:path arrowok="t" o:connecttype="custom" o:connectlocs="41,0;0,40;0,1644;41,1684;203,1684;243,1644;243,40;203,0;41,0" o:connectangles="0,0,0,0,0,0,0,0,0"/>
                  </v:shape>
                  <v:shape id="Freeform 3214" o:spid="_x0000_s1130" style="position:absolute;left:2964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" path="m227,c102,,,101,,226l,9207v,125,102,226,227,226l1132,9433v125,,226,-101,226,-226l1358,226c1358,101,1257,,1132,l227,xe" filled="f" strokeweight=".45pt">
                    <v:stroke endcap="round"/>
                    <v:path arrowok="t" o:connecttype="custom" o:connectlocs="41,0;0,40;0,1644;41,1684;203,1684;243,1644;243,40;203,0;41,0" o:connectangles="0,0,0,0,0,0,0,0,0"/>
                  </v:shape>
                </v:group>
                <v:group id="Group 38" o:spid="_x0000_s1131" style="position:absolute;left:3697;top:2310;width:241;height:1943" coordorigin="3697,2310" coordsize="241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3216" o:spid="_x0000_s1132" style="position:absolute;left:3697;top:2310;width:241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" path="m225,c101,,,101,,225l,9208v,124,101,225,225,225l1125,9433v124,,225,-101,225,-225l1350,225c1350,101,1249,,1125,l225,xe" fillcolor="#bbe0e3" strokeweight="0">
                    <v:path arrowok="t" o:connecttype="custom" o:connectlocs="40,0;0,40;0,1644;40,1684;201,1684;241,1644;241,40;201,0;40,0" o:connectangles="0,0,0,0,0,0,0,0,0"/>
                  </v:shape>
                  <v:shape id="Freeform 3217" o:spid="_x0000_s1133" style="position:absolute;left:3697;top:2310;width:241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1,1684;241,1644;241,40;201,0;40,0" o:connectangles="0,0,0,0,0,0,0,0,0"/>
                  </v:shape>
                </v:group>
                <v:group id="Group 39" o:spid="_x0000_s1134" style="position:absolute;left:4428;top:2307;width:242;height:1943" coordorigin="4428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 3219" o:spid="_x0000_s1135" style="position:absolute;left:4428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" path="m225,c101,,,101,,225l,9208v,125,101,225,225,225l1125,9433v124,,225,-100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220" o:spid="_x0000_s1136" style="position:absolute;left:4428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40" o:spid="_x0000_s1137" style="position:absolute;left:5159;top:2307;width:242;height:1943" coordorigin="5159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3222" o:spid="_x0000_s1138" style="position:absolute;left:5159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" path="m225,c101,,,101,,225l,9208v,125,101,225,225,225l1125,9433v125,,225,-100,225,-225l1350,225c1350,101,1250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223" o:spid="_x0000_s1139" style="position:absolute;left:5159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" path="m225,c101,,,101,,225l,9208v,125,101,225,225,225l1125,9433v125,,225,-100,225,-225l1350,225c1350,101,1250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41" o:spid="_x0000_s1140" style="position:absolute;left:5892;top:2307;width:242;height:1943" coordorigin="5892,230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3225" o:spid="_x0000_s1141" style="position:absolute;left:589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226" o:spid="_x0000_s1142" style="position:absolute;left:5892;top:230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42" o:spid="_x0000_s1143" style="position:absolute;left:6624;top:2307;width:242;height:1944" coordorigin="6624,230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Freeform 3228" o:spid="_x0000_s1144" style="position:absolute;left:6624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Freeform 3229" o:spid="_x0000_s1145" style="position:absolute;left:6624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Group 43" o:spid="_x0000_s1146" style="position:absolute;left:4912;top:2310;width:243;height:1943" coordorigin="4912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3231" o:spid="_x0000_s1147" style="position:absolute;left:4912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" path="m227,c102,,,101,,226l,9207v,125,102,226,227,226l1132,9433v125,,226,-101,226,-226l1358,226c1358,101,1257,,1132,l227,xe" fillcolor="#eaeaea" strokeweight="0">
                    <v:path arrowok="t" o:connecttype="custom" o:connectlocs="41,0;0,40;0,1644;41,1684;203,1684;243,1644;243,40;203,0;41,0" o:connectangles="0,0,0,0,0,0,0,0,0"/>
                  </v:shape>
                  <v:shape id="Freeform 3232" o:spid="_x0000_s1148" style="position:absolute;left:4912;top:231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" path="m227,c102,,,101,,226l,9207v,125,102,226,227,226l1132,9433v125,,226,-101,226,-226l1358,226c1358,101,1257,,1132,l227,xe" filled="f" strokeweight=".45pt">
                    <v:stroke endcap="round"/>
                    <v:path arrowok="t" o:connecttype="custom" o:connectlocs="41,0;0,40;0,1644;41,1684;203,1684;243,1644;243,40;203,0;41,0" o:connectangles="0,0,0,0,0,0,0,0,0"/>
                  </v:shape>
                </v:group>
                <v:group id="Group 44" o:spid="_x0000_s1149" style="position:absolute;left:5645;top:2310;width:242;height:1943" coordorigin="5645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Freeform 3234" o:spid="_x0000_s1150" style="position:absolute;left:5645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" path="m225,c101,,,101,,225l,9208v,124,101,225,225,225l1125,9433v124,,225,-101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235" o:spid="_x0000_s1151" style="position:absolute;left:5645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45" o:spid="_x0000_s1152" style="position:absolute;left:6376;top:2310;width:248;height:1943" coordorigin="6376,2310" coordsize="248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3237" o:spid="_x0000_s1153" style="position:absolute;left:6376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" path="m231,c103,,,103,,230l,9203v,127,103,230,231,230l1153,9433v127,,230,-103,230,-230l1383,230c1383,103,1280,,1153,l231,xe" fillcolor="#eaeaea" strokeweight="0">
                    <v:path arrowok="t" o:connecttype="custom" o:connectlocs="41,0;0,41;0,1643;41,1684;207,1684;248,1643;248,41;207,0;41,0" o:connectangles="0,0,0,0,0,0,0,0,0"/>
                  </v:shape>
                  <v:shape id="Freeform 3238" o:spid="_x0000_s1154" style="position:absolute;left:6376;top:2310;width:248;height:1684;visibility:visible;mso-wrap-style:square;v-text-anchor:top" coordsize="1383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" path="m231,c103,,,103,,230l,9203v,127,103,230,231,230l1153,9433v127,,230,-103,230,-230l1383,230c1383,103,1280,,1153,l231,xe" filled="f" strokeweight=".45pt">
                    <v:stroke endcap="round"/>
                    <v:path arrowok="t" o:connecttype="custom" o:connectlocs="41,0;0,41;0,1643;41,1684;207,1684;248,1643;248,41;207,0;41,0" o:connectangles="0,0,0,0,0,0,0,0,0"/>
                  </v:shape>
                </v:group>
                <v:group id="Group 46" o:spid="_x0000_s1155" style="position:absolute;left:4670;top:2310;width:242;height:1943" coordorigin="4670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3240" o:spid="_x0000_s1156" style="position:absolute;left:4670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" path="m225,c101,,,101,,225l,9208v,124,101,225,225,225l1125,9433v124,,225,-101,225,-225l1350,225c1350,101,1249,,1125,l225,xe" fillcolor="#bbe0e3" strokeweight="0">
                    <v:path arrowok="t" o:connecttype="custom" o:connectlocs="40,0;0,40;0,1644;40,1684;202,1684;242,1644;242,40;202,0;40,0" o:connectangles="0,0,0,0,0,0,0,0,0"/>
                  </v:shape>
                  <v:shape id="Freeform 3241" o:spid="_x0000_s1157" style="position:absolute;left:4670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47" o:spid="_x0000_s1158" style="position:absolute;left:5401;top:2310;width:244;height:1943" coordorigin="5401,2310" coordsize="244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3243" o:spid="_x0000_s1159" style="position:absolute;left:5401;top:2310;width:244;height:1684;visibility:visible;mso-wrap-style:square;v-text-anchor:top" coordsize="1359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" path="m227,c102,,,101,,226l,9207v,125,102,226,227,226l1132,9433v125,,227,-101,227,-226l1359,226c1359,101,1257,,1132,l227,xe" fillcolor="#eaeaea" strokeweight="0">
                    <v:path arrowok="t" o:connecttype="custom" o:connectlocs="41,0;0,40;0,1644;41,1684;203,1684;244,1644;244,40;203,0;41,0" o:connectangles="0,0,0,0,0,0,0,0,0"/>
                  </v:shape>
                  <v:shape id="Freeform 3244" o:spid="_x0000_s1160" style="position:absolute;left:5401;top:2310;width:244;height:1684;visibility:visible;mso-wrap-style:square;v-text-anchor:top" coordsize="1359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" path="m227,c102,,,101,,226l,9207v,125,102,226,227,226l1132,9433v125,,227,-101,227,-226l1359,226c1359,101,1257,,1132,l227,xe" filled="f" strokeweight=".45pt">
                    <v:stroke endcap="round"/>
                    <v:path arrowok="t" o:connecttype="custom" o:connectlocs="41,0;0,40;0,1644;41,1684;203,1684;244,1644;244,40;203,0;41,0" o:connectangles="0,0,0,0,0,0,0,0,0"/>
                  </v:shape>
                </v:group>
                <v:group id="Group 48" o:spid="_x0000_s1161" style="position:absolute;left:6134;top:2310;width:242;height:1943" coordorigin="6134,2310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3246" o:spid="_x0000_s1162" style="position:absolute;left:6134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" path="m225,c101,,,101,,225l,9208v,124,101,225,225,225l1125,9433v124,,225,-101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Freeform 3247" o:spid="_x0000_s1163" style="position:absolute;left:6134;top:2310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" path="m225,c101,,,101,,225l,9208v,124,101,225,225,225l1125,9433v124,,225,-101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Group 49" o:spid="_x0000_s1164" style="position:absolute;left:6866;top:2307;width:242;height:1944" coordorigin="6866,230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3249" o:spid="_x0000_s1165" style="position:absolute;left:6866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Freeform 3250" o:spid="_x0000_s1166" style="position:absolute;left:6866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Group 50" o:spid="_x0000_s1167" style="position:absolute;left:7597;top:2307;width:242;height:1944" coordorigin="7597,230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3252" o:spid="_x0000_s1168" style="position:absolute;left:7597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Freeform 3253" o:spid="_x0000_s1169" style="position:absolute;left:7597;top:230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Group 51" o:spid="_x0000_s1170" style="position:absolute;left:7349;top:2310;width:244;height:1943" coordorigin="7349,2310" coordsize="244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3255" o:spid="_x0000_s1171" style="position:absolute;left:7349;top:2310;width:244;height:1684;visibility:visible;mso-wrap-style:square;v-text-anchor:top" coordsize="680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" path="m114,c51,,,50,,113l,4603v,63,51,113,114,113l566,4716v63,,114,-50,114,-113l680,113c680,50,629,,566,l114,xe" fillcolor="#eaeaea" strokeweight="0">
                    <v:path arrowok="t" o:connecttype="custom" o:connectlocs="41,0;0,40;0,1644;41,1684;203,1684;244,1644;244,40;203,0;41,0" o:connectangles="0,0,0,0,0,0,0,0,0"/>
                  </v:shape>
                  <v:shape id="Freeform 3256" o:spid="_x0000_s1172" style="position:absolute;left:7349;top:2310;width:244;height:1684;visibility:visible;mso-wrap-style:square;v-text-anchor:top" coordsize="680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" path="m114,c51,,,50,,113l,4603v,63,51,113,114,113l566,4716v63,,114,-50,114,-113l680,113c680,50,629,,566,l114,xe" filled="f" strokeweight=".45pt">
                    <v:stroke endcap="round"/>
                    <v:path arrowok="t" o:connecttype="custom" o:connectlocs="41,0;0,40;0,1644;41,1684;203,1684;244,1644;244,40;203,0;41,0" o:connectangles="0,0,0,0,0,0,0,0,0"/>
                  </v:shape>
                </v:group>
                <v:group id="Group 52" o:spid="_x0000_s1173" style="position:absolute;left:7108;top:2310;width:241;height:1943" coordorigin="7108,2310" coordsize="241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3258" o:spid="_x0000_s1174" style="position:absolute;left:7108;top:2310;width:241;height:1684;visibility:visible;mso-wrap-style:square;v-text-anchor:top" coordsize="675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" path="m113,c51,,,50,,112l,4604v,62,51,112,113,112l563,4716v62,,112,-50,112,-112l675,112c675,50,625,,563,l113,xe" fillcolor="#eaeaea" strokeweight="0">
                    <v:path arrowok="t" o:connecttype="custom" o:connectlocs="40,0;0,40;0,1644;40,1684;201,1684;241,1644;241,40;201,0;40,0" o:connectangles="0,0,0,0,0,0,0,0,0"/>
                  </v:shape>
                  <v:shape id="Freeform 3259" o:spid="_x0000_s1175" style="position:absolute;left:7108;top:2310;width:241;height:1684;visibility:visible;mso-wrap-style:square;v-text-anchor:top" coordsize="675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" path="m113,c51,,,50,,112l,4604v,62,51,112,113,112l563,4716v62,,112,-50,112,-112l675,112c675,50,625,,563,l113,xe" filled="f" strokeweight=".45pt">
                    <v:stroke endcap="round"/>
                    <v:path arrowok="t" o:connecttype="custom" o:connectlocs="40,0;0,40;0,1644;40,1684;201,1684;241,1644;241,40;201,0;40,0" o:connectangles="0,0,0,0,0,0,0,0,0"/>
                  </v:shape>
                </v:group>
                <v:group id="Group 53" o:spid="_x0000_s1176" style="position:absolute;left:7839;top:2310;width:243;height:1943" coordorigin="7839,231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3261" o:spid="_x0000_s1177" style="position:absolute;left:7839;top:2310;width:243;height:1684;visibility:visible;mso-wrap-style:square;v-text-anchor:top" coordsize="679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" path="m113,c51,,,50,,113l,4603v,63,51,113,113,113l566,4716v63,,113,-50,113,-113l679,113c679,50,629,,566,l113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Freeform 3262" o:spid="_x0000_s1178" style="position:absolute;left:7839;top:2310;width:243;height:1684;visibility:visible;mso-wrap-style:square;v-text-anchor:top" coordsize="679,4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" path="m113,c51,,,50,,113l,4603v,63,51,113,113,113l566,4716v63,,113,-50,113,-113l679,113c679,50,629,,566,l113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shape id="Freeform 3263" o:spid="_x0000_s1179" style="position:absolute;left:7475;top:2222;width:2236;height:2433;visibility:visible;mso-wrap-style:square;v-text-anchor:top" coordsize="6242,5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" path="m,1r75,l75,76,,76,,1xm150,1r26,l225,1r,75l176,76r-26,l150,1xm300,1r48,l375,1r,75l348,76r-48,l300,1xm450,1r66,l525,1r,75l516,76r-66,l450,1xm600,1r75,l675,76r-75,l600,1xm750,1r3,l825,1r,75l753,76r-3,l750,1xm900,1r65,l975,1r,75l965,76r-65,l900,1xm1050,1r38,l1125,1r,75l1088,76r-38,l1050,1xm1200,1r38,l1275,1r,75l1238,76r-38,l1200,1xm1350,1r22,l1395,1r21,l1425,1r,75l1416,76r-21,l1372,76r-22,l1350,1xm1500,1r13,l1539,1r13,l1564,1r9,-1l1578,75r-12,1l1554,76r-15,l1513,76r-13,l1500,1xm1662,2r6,2l1676,6r-8,-1l1679,5r10,c1692,6,1694,6,1697,6r9,3c1710,9,1713,11,1715,12r5,3c1723,16,1725,17,1727,19r4,4c1733,24,1735,26,1736,28r5,5c1742,35,1743,37,1744,38r4,7l1683,82r-4,-7l1683,81r-5,-6l1683,80r-4,-3l1685,81r-4,-3l1690,82r-10,-2l1687,80r-11,l1665,80v-3,,-6,-1,-9,-2l1642,74r-5,-2l1662,2xm1771,130r1,4l1775,161r3,30l1780,207r-75,7l1704,199r-3,-29l1698,146r-1,-4l1771,130xm1786,282r1,12l1790,332r2,25l1717,362r-2,-25l1713,300r-1,-12l1786,282xm1796,432r1,18l1800,507r-75,5l1722,454r-1,-17l1796,432xm1804,583r1,18l1806,634r1,24l1732,661r,-23l1730,605r-1,-19l1804,583xm1809,734r,10l1809,767r-2,43l1807,811r-75,-3l1732,807r2,-41l1734,744r,-10l1809,734xm1804,885r,8l1804,915r,24l1804,959r-75,l1729,939r,-26l1729,890r,-7l1804,885xm1806,1032r2,28l1810,1099r1,8l1736,1111r-1,-7l1733,1064r-2,-28l1806,1032xm1816,1181r,7l1820,1237r1,18l1747,1262r-2,-20l1742,1193r-1,-6l1816,1181xm1828,1330r,10l1834,1405r-75,6l1754,1346r-1,-10l1828,1330xm1841,1479r7,75l1774,1561r-8,-75l1841,1479xm1856,1628r4,35l1865,1702r-75,9l1785,1671r-3,-35l1856,1628xm1874,1776r4,28l1884,1844r,5l1810,1861r-1,-6l1803,1814r-3,-28l1874,1776xm1898,1921r5,24l1909,1973r5,20l1842,2011r-6,-20l1829,1961r-5,-24l1898,1921xm1935,2063r3,12l1954,2125r3,10l1885,2156r-3,-10l1867,2096r-4,-11l1935,2063xm1977,2208r,1l1985,2241r8,35l1994,2284r-73,14l1919,2292r-7,-34l1905,2228r72,-20xm2008,2358r7,38l2021,2433r-74,12l1941,2409r-7,-38l2008,2358xm2033,2507r11,68l2045,2581r-74,11l1970,2587r-11,-68l2033,2507xm2056,2656r2,17l2066,2730r-74,10l1984,2684r-2,-18l2056,2656xm2077,2804r10,75l2013,2889r-11,-74l2077,2804xm2097,2953r5,36l2107,3028r-75,9l2027,2998r-4,-35l2097,2953xm2116,3102r8,57l2126,3177r-75,9l2049,3168r-7,-56l2116,3102xm2135,3251r4,34l2144,3326r-74,9l2065,3294r-4,-34l2135,3251xm2153,3400r2,19l2162,3475r-75,8l2081,3428r-3,-19l2153,3400xm2170,3549r8,75l2104,3632r-8,-74l2170,3549xm2187,3699r7,67l2195,3773r-75,8l2120,3774r-8,-67l2187,3699xm2203,3848r5,49l2211,3923r-75,7l2134,3905r-5,-49l2203,3848xm2219,3997r2,21l2226,4072r-74,7l2146,4026r-2,-21l2219,3997xm2234,4147r2,26l2240,4219r1,3l2166,4228r,-3l2161,4180r-2,-26l2234,4147xm2247,4297r,8l2250,4345r2,27l2177,4377r-2,-27l2173,4311r-1,-8l2247,4297xm2257,4447r,8l2259,4489r2,31l2261,4522r-75,4l2186,4524r-2,-31l2183,4460r-1,-8l2257,4447xm2265,4597r2,34l2269,4672r-75,4l2192,4635r-2,-34l2265,4597xm2270,4752r-1,6l2268,4768r-2,15l2265,4794r-1,8l2265,4813r1,5l2192,4829r-1,-11l2190,4799r,-15l2192,4772r2,-12l2195,4752r,-6l2270,4752xm2273,4898r,20l2275,4946r2,12l2279,4964r-73,17l2203,4970r-3,-18l2198,4919r,-21l2273,4898xm2305,5016r2,3l2320,5031r14,12l2352,5057r-41,63l2308,5117r-23,-17l2265,5083r-17,-19l2246,5062r59,-46xm2414,5094r8,4l2450,5113r29,13l2447,5194r-31,-15l2386,5164r-8,-4l2414,5094xm2546,5156r34,14l2615,5184r-27,70l2552,5239r-34,-14l2546,5156xm2685,5210r9,3l2755,5235r-26,71l2667,5284r-9,-4l2685,5210xm2825,5260r35,12l2896,5284r-24,71l2835,5343r-35,-12l2825,5260xm2966,5308r33,10l3038,5330r-23,72l2976,5389r-32,-10l2966,5308xm3109,5352r44,13l3181,5373r-21,72l3132,5437r-45,-13l3109,5352xm3253,5394r9,3l3324,5414r-19,72l3241,5469r-9,-3l3253,5394xm3396,5433r73,19l3450,5525r-73,-19l3396,5433xm3541,5471r55,14l3614,5489r-18,73l3577,5557r-54,-13l3541,5471xm3687,5507r16,4l3759,5523r-16,73l3685,5583r-16,-4l3687,5507xm3832,5539r73,16l3890,5628r-74,-15l3832,5539xm3978,5569r74,14l4038,5656r-74,-14l3978,5569xm4126,5597r10,2l4199,5610r-13,73l4122,5672r-10,-2l4126,5597xm4272,5622r74,13l4334,5709r-74,-13l4272,5622xm4420,5646r30,5l4494,5658r-11,74l4438,5725r-30,-5l4420,5646xm4568,5669r24,4l4636,5679r6,1l4631,5754r-6,l4581,5747r-24,-3l4568,5669xm4716,5691r3,l4790,5701r-10,74l4709,5765r-3,l4716,5691xm4864,5710r11,1l4939,5719r-9,74l4866,5785r-11,-1l4864,5710xm5013,5727r16,1l5087,5734r-7,75l5021,5803r-16,-2l5013,5727xm5162,5742r37,4l5236,5749r-7,75l5192,5820r-38,-3l5162,5742xm5311,5757r39,3l5386,5764r-8,75l5343,5835r-39,-4l5311,5757xm5460,5771r57,6l5535,5778r-7,75l5509,5851r-56,-5l5460,5771xm5610,5786r20,2l5684,5793r-7,74l5623,5862r-21,-2l5610,5786xm5759,5800r33,3l5833,5807r-6,74l5785,5878r-33,-4l5759,5800xm5908,5813r24,3l5971,5819r12,1l5976,5895r-11,-1l5926,5890r-25,-2l5908,5813xm6057,5826r7,l6089,5828r21,1l6129,5829r1,l6128,5904r-2,l6107,5903r-23,-1l6059,5901r-8,-1l6057,5826xm6200,5828r6,-1l6216,5825r10,-2l6242,5896r-12,3l6214,5902r-6,l6200,5828xe" fillcolor="black" strokeweight=".1pt">
                  <v:stroke joinstyle="bevel"/>
                  <v:path arrowok="t" o:connecttype="custom" o:connectlocs="63,31;161,0;215,31;346,0;390,31;484,0;484,0;551,31;608,2;603,34;604,33;637,79;641,137;618,211;620,249;621,316;619,387;622,455;624,492;659,609;638,674;671,732;693,850;708,910;719,972;706,1068;736,1095;726,1235;765,1340;748,1435;786,1552;764,1609;800,1709;805,1774;809,1850;812,1908;811,1976;786,1958;788,2041;828,2110;888,2112;914,2159;1012,2168;1080,2226;1114,2206;1236,2277;1321,2269;1367,2313;1500,2342;1594,2329;1659,2371;1686,2376;1801,2360;1860,2398;1956,2378;2034,2418;2063,2390;2170,2401;2170,2432;2224,2432" o:connectangles="0,0,0,0,0,0,0,0,0,0,0,0,0,0,0,0,0,0,0,0,0,0,0,0,0,0,0,0,0,0,0,0,0,0,0,0,0,0,0,0,0,0,0,0,0,0,0,0,0,0,0,0,0,0,0,0,0,0,0,0"/>
                  <o:lock v:ext="edit" verticies="t"/>
                </v:shape>
                <v:shape id="Freeform 3264" o:spid="_x0000_s1180" style="position:absolute;left:2626;top:2212;width:4918;height:31;visibility:visible;mso-wrap-style:square;v-text-anchor:top" coordsize="4918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" path="m4918,27r-27,l4891,r27,l4918,27xm4864,27r-27,l4837,r27,l4864,27xm4810,27r-27,l4783,r27,l4810,27xm4756,27r-27,l4729,r27,l4756,27xm4703,27r-27,l4676,r27,l4703,27xm4649,27r-27,l4622,r27,l4649,27xm4595,27r-27,l4568,r27,l4595,27xm4541,27r-27,l4514,r27,l4541,27xm4488,27r-27,l4461,r27,l4488,27xm4434,27r-27,l4407,r27,l4434,27xm4380,27r-27,l4353,r27,l4380,27xm4326,27r-26,l4300,r26,l4326,27xm4273,27r-27,l4246,r27,l4273,27xm4219,27r-27,l4192,r27,l4219,27xm4165,27r-27,l4138,r27,l4165,27xm4111,27r-26,l4085,r26,l4111,27xm4058,27r-27,l4031,r27,l4058,27xm4004,27r-27,l3977,r27,l4004,27xm3950,27r-27,l3923,r27,l3950,27xm3896,27r-26,l3870,r26,l3896,27xm3843,27r-27,l3816,r27,l3843,27xm3789,27r-27,l3762,r27,l3789,27xm3735,27r-27,l3708,r27,l3735,27xm3682,27r-27,l3655,r27,l3682,27xm3628,27r-27,l3601,r27,l3628,27xm3574,27r-27,l3547,r27,l3574,27xm3520,27r-27,l3493,r27,l3520,27xm3467,27r-27,l3440,r27,l3467,27xm3413,27r-27,l3386,r27,l3413,27xm3359,27r-27,l3332,r27,l3359,27xm3305,27r-27,l3278,r27,l3305,27xm3252,27r-27,l3225,r27,l3252,27xm3198,27r-27,l3171,r27,l3198,27xm3144,27r-27,l3117,r27,l3144,27xm3090,27r-26,l3064,r26,l3090,27xm3037,27r-27,l3010,r27,l3037,27xm2983,27r-27,l2956,r27,l2983,27xm2929,27r-27,l2902,r27,l2929,27xm2875,27r-26,l2849,r26,l2875,27xm2822,27r-27,l2795,r27,l2822,27xm2768,27r-27,l2741,r27,l2768,27xm2714,27r-27,l2687,r27,l2714,27xm2660,27r-26,l2634,r26,l2660,27xm2607,27r-27,l2580,r27,l2607,27xm2553,27r-27,l2526,r27,l2553,27xm2499,27r-27,l2472,r27,l2499,27xm2445,27r-26,l2419,r26,l2445,27xm2392,27r-27,l2365,r27,l2392,27xm2338,27r-27,l2311,r27,l2338,27xm2284,27r-27,l2257,r27,l2284,27xm2231,27r-27,l2204,r27,l2231,27xm2177,27r-27,l2150,r27,l2177,27xm2123,27r-27,l2096,r27,l2123,27xm2069,27r-27,l2042,r27,l2069,27xm2016,27r-27,l1989,r27,l2016,27xm1962,27r-27,l1935,r27,l1962,27xm1908,27r-27,l1881,r27,l1908,27xm1854,27r-27,l1827,r27,l1854,27xm1801,27r-27,l1774,r27,l1801,27xm1747,27r-27,l1720,r27,l1747,27xm1693,27r-27,l1666,r27,l1693,27xm1639,27r-26,l1613,r26,l1639,27xm1586,27r-27,l1559,r27,l1586,27xm1532,27r-27,l1505,r27,l1532,27xm1478,27r-27,l1451,r27,l1478,27xm1424,27r-26,l1398,r26,l1424,27xm1371,27r-27,l1344,r27,l1371,27xm1317,27r-27,l1290,r27,l1317,27xm1263,27r-27,l1236,r27,l1263,27xm1209,27r-26,l1183,r26,l1209,27xm1156,27r-27,l1129,r27,l1156,27xm1102,27r-27,l1075,r27,l1102,27xm1048,27r-27,l1021,r27,l1048,27xm995,27r-27,l968,r27,l995,27xm941,27r-27,l914,r27,l941,27xm887,27r-27,l860,r27,l887,27xm833,27r-27,l806,r27,l833,27xm780,27r-27,l753,r27,l780,27xm726,27r-27,l699,r27,l726,27xm672,27r-27,l645,r27,l672,27xm618,27r-27,l591,r27,l618,27xm565,27r-27,l538,r27,l565,27xm511,27r-27,l484,r27,l511,27xm457,27r-27,l430,r27,l457,27xm403,27r-26,l377,r26,l403,27xm350,27r-27,l323,r27,l350,27xm296,27r-27,l269,r27,l296,27xm242,27r-27,l215,r27,l242,27xm188,27r-26,l162,r26,l188,27xm135,27r-27,l108,r27,l135,27xm81,27r-27,l54,,81,r,27xm27,27l,27,,,27,r,27xe" fillcolor="black" strokeweight=".1pt">
                  <v:stroke joinstyle="bevel"/>
                  <v:path arrowok="t" o:connecttype="custom" o:connectlocs="4837,0;4756,31;4703,0;4568,31;4541,31;4407,0;4326,31;4273,0;4138,31;4111,31;3977,0;3896,31;3843,0;3708,31;3682,31;3547,0;3467,31;3413,0;3278,31;3252,31;3117,0;3037,31;2983,0;2849,31;2822,31;2687,0;2607,31;2553,0;2419,31;2392,31;2257,0;2177,31;2123,0;1989,31;1962,31;1827,0;1747,31;1693,0;1559,31;1532,31;1398,0;1317,31;1263,0;1129,31;1102,31;968,0;887,31;833,0;699,31;672,31;538,0;457,31;403,0;269,31;242,31;108,0;27,31" o:connectangles="0,0,0,0,0,0,0,0,0,0,0,0,0,0,0,0,0,0,0,0,0,0,0,0,0,0,0,0,0,0,0,0,0,0,0,0,0,0,0,0,0,0,0,0,0,0,0,0,0,0,0,0,0,0,0,0,0"/>
                  <o:lock v:ext="edit" verticies="t"/>
                </v:shape>
                <v:shape id="Freeform 3265" o:spid="_x0000_s1181" style="position:absolute;left:363;top:2222;width:2236;height:243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joinstyle="bevel"/>
                  <v:path arrowok="t" o:connecttype="custom" o:connectlocs="2173,0;2075,31;2021,0;1891,31;1846,0;1752,31;1752,31;1685,0;1634,33;1610,19;1631,2;1626,82;1622,139;1591,209;1590,247;1588,316;1590,387;1588,453;1586,489;1603,613;1571,671;1592,736;1569,859;1554,918;1543,977;1504,1064;1526,1099;1483,1232;1498,1344;1462,1432;1477,1555;1445,1606;1463,1712;1458,1776;1454,1851;1451,1910;1452,1971;1423,1961;1421,2038;1393,2084;1360,2140;1312,2130;1233,2197;1148,2196;1130,2235;993,2247;922,2299;863,2283;759,2337;710,2347;579,2371;520,2349;497,2384;363,2400;334,2372;222,2416;161,2391;120,2395;47,2402;9,2400" o:connectangles="0,0,0,0,0,0,0,0,0,0,0,0,0,0,0,0,0,0,0,0,0,0,0,0,0,0,0,0,0,0,0,0,0,0,0,0,0,0,0,0,0,0,0,0,0,0,0,0,0,0,0,0,0,0,0,0,0,0,0,0"/>
                  <o:lock v:ext="edit" verticies="t"/>
                </v:shape>
                <v:shape id="Freeform 3266" o:spid="_x0000_s1182" style="position:absolute;left:1646;top:670;width:11;height:3583;visibility:visible;mso-wrap-style:square;v-text-anchor:top" coordsize="11,3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" path="m,3105r,-47l11,3058r,47l,3105xm,3022r,-48l11,2974r,48l,3022xm,2939r,-48l11,2891r,48l,2939xm,2855r,-47l11,2808r,47l,2855xm,2772r,-47l11,2725r,47l,2772xm,2689r,-48l11,2641r,48l,2689xm,2605r,-47l11,2558r,47l,2605xm,2522r,-47l11,2475r,47l,2522xm,2439r,-48l11,2391r,48l,2439xm,2355r,-47l11,2308r,47l,2355xm,2272r,-47l11,2225r,47l,2272xm,2189r,-48l11,2141r,48l,2189xm,2105r,-47l11,2058r,47l,2105xm,2022r,-47l11,1975r,47l,2022xm,1939r,-48l11,1891r,48l,1939xm,1856r,-48l11,1808r,48l,1856xm,1772r,-47l11,1725r,47l,1772xm,1689r,-48l11,1641r,48l,1689xm,1606r,-48l11,1558r,48l,1606xm,1522r,-47l11,1475r,47l,1522xm,1439r,-48l11,1391r,48l,1439xm,1356r,-48l11,1308r,48l,1356xm,1272r,-47l11,1225r,47l,1272xm,1189r,-48l11,1141r,48l,1189xm,1106r,-48l11,1058r,48l,1106xm,1022l,975r11,l11,1022r-11,xm,939l,891r11,l11,939,,939xm,856l,808r11,l11,856,,856xm,772l,725r11,l11,772,,772xm,689l,641r11,l11,689,,689xm,606l,558r11,l11,606,,606xm,522l,475r11,l11,522,,522xm,439l,391r11,l11,439,,439xm,356l,308r11,l11,356,,356xm,272l,225r11,l11,272,,272xm,189l,141r11,l11,189,,189xm,106l,58r11,l11,106,,106xm,22l,,11,r,22l,22xe" fillcolor="black" strokeweight=".1pt">
                  <v:stroke joinstyle="bevel"/>
                  <v:path arrowok="t" o:connecttype="custom" o:connectlocs="11,3529;0,3487;11,3487;0,3336;0,3391;11,3240;0,3199;11,3199;0,3048;0,3103;11,2952;0,2910;11,2910;0,2759;0,2814;11,2663;0,2622;11,2622;0,2471;0,2526;11,2375;0,2333;11,2333;0,2182;0,2237;11,2086;0,2045;11,2045;0,1894;0,1949;11,1798;0,1756;11,1756;0,1605;0,1661;11,1509;0,1468;11,1468;0,1317;0,1372;11,1221;0,1179;11,1179;0,1028;0,1084;11,932;0,891;11,891;0,740;0,795;11,644;0,602;11,602;0,451;0,507;11,355;0,314;11,314;0,163;0,218;11,67;0,25;11,25" o:connectangles="0,0,0,0,0,0,0,0,0,0,0,0,0,0,0,0,0,0,0,0,0,0,0,0,0,0,0,0,0,0,0,0,0,0,0,0,0,0,0,0,0,0,0,0,0,0,0,0,0,0,0,0,0,0,0,0,0,0,0,0,0,0,0"/>
                  <o:lock v:ext="edit" verticies="t"/>
                </v:shape>
                <v:shape id="Freeform 3267" o:spid="_x0000_s1183" style="position:absolute;left:8417;top:670;width:12;height:3583;visibility:visible;mso-wrap-style:square;v-text-anchor:top" coordsize="12,3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" path="m,3105r,-47l12,3058r,47l,3105xm,3022r,-47l12,2975r,47l,3022xm,2939r,-48l12,2891r,48l,2939xm,2855r,-47l12,2808r,47l,2855xm,2772r,-47l12,2725r,47l,2772xm,2689r,-48l12,2641r,48l,2689xm,2605r,-47l12,2558r,47l,2605xm,2522r,-47l12,2475r,47l,2522xm,2439r,-48l12,2391r,48l,2439xm,2355r,-47l12,2308r,47l,2355xm,2272r,-47l12,2225r,47l,2272xm,2189r,-48l12,2141r,48l,2189xm,2105r,-47l12,2058r,47l,2105xm,2022r,-47l12,1975r,47l,2022xm,1939r,-48l12,1891r,48l,1939xm,1856r,-48l12,1808r,48l,1856xm,1772r,-47l12,1725r,47l,1772xm,1689r,-48l12,1641r,48l,1689xm,1606r,-48l12,1558r,48l,1606xm,1522r,-47l12,1475r,47l,1522xm,1439r,-48l12,1391r,48l,1439xm,1356r,-48l12,1308r,48l,1356xm,1272r,-47l12,1225r,47l,1272xm,1189r,-48l12,1141r,48l,1189xm,1106r,-48l12,1058r,48l,1106xm,1022l,975r12,l12,1022r-12,xm,939l,891r12,l12,939,,939xm,856l,808r12,l12,856,,856xm,772l,725r12,l12,772,,772xm,689l,641r12,l12,689,,689xm,606l,558r12,l12,606,,606xm,522l,475r12,l12,522,,522xm,439l,391r12,l12,439,,439xm,356l,308r12,l12,356,,356xm,273l,225r12,l12,273,,273xm,189l,141r12,l12,189,,189xm,106l,58r12,l12,106,,106xm,23l,,12,r,23l,23xe" fillcolor="black" strokeweight=".1pt">
                  <v:stroke joinstyle="bevel"/>
                  <v:path arrowok="t" o:connecttype="custom" o:connectlocs="12,3529;0,3487;12,3487;0,3336;0,3391;12,3240;0,3199;12,3199;0,3048;0,3103;12,2952;0,2910;12,2910;0,2759;0,2814;12,2663;0,2622;12,2622;0,2471;0,2526;12,2375;0,2333;12,2333;0,2182;0,2237;12,2086;0,2045;12,2045;0,1894;0,1949;12,1798;0,1756;12,1756;0,1605;0,1661;12,1509;0,1468;12,1468;0,1317;0,1372;12,1221;0,1179;12,1179;0,1028;0,1084;12,932;0,891;12,891;0,740;0,795;12,644;0,602;12,602;0,451;0,507;12,355;0,315;12,315;0,163;0,218;12,67;0,27;12,27" o:connectangles="0,0,0,0,0,0,0,0,0,0,0,0,0,0,0,0,0,0,0,0,0,0,0,0,0,0,0,0,0,0,0,0,0,0,0,0,0,0,0,0,0,0,0,0,0,0,0,0,0,0,0,0,0,0,0,0,0,0,0,0,0,0,0"/>
                  <o:lock v:ext="edit" verticies="t"/>
                </v:shape>
                <v:shape id="Freeform 3268" o:spid="_x0000_s1184" style="position:absolute;left:1984;top:1138;width:12;height:3115;visibility:visible;mso-wrap-style:square;v-text-anchor:top" coordsize="12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" path="m,2700r,-47l12,2653r,47l,2700xm,2617r,-48l12,2569r,48l,2617xm,2534r,-48l12,2486r,48l,2534xm,2450r,-47l12,2403r,47l,2450xm,2367r,-47l12,2320r,47l,2367xm,2284r,-48l12,2236r,48l,2284xm,2200r,-47l12,2153r,47l,2200xm,2117r,-47l12,2070r,47l,2117xm,2034r,-48l12,1986r,48l,2034xm,1950r,-47l12,1903r,47l,1950xm,1867r,-47l12,1820r,47l,1867xm,1784r,-48l12,1736r,48l,1784xm,1700r,-47l12,1653r,47l,1700xm,1617r,-47l12,1570r,47l,1617xm,1534r,-48l12,1486r,48l,1534xm,1451r,-48l12,1403r,48l,1451xm,1367r,-47l12,1320r,47l,1367xm,1284r,-48l12,1236r,48l,1284xm,1201r,-48l12,1153r,48l,1201xm,1117r,-47l12,1070r,47l,1117xm,1034l,986r12,l12,1034r-12,xm,951l,903r12,l12,951,,951xm,867l,820r12,l12,867,,867xm,784l,736r12,l12,784,,784xm,701l,653r12,l12,701,,701xm,617l,570r12,l12,617,,617xm,534l,486r12,l12,534,,534xm,451l,403r12,l12,451,,451xm,367l,320r12,l12,367,,367xm,284l,236r12,l12,284,,284xm,201l,153r12,l12,201,,201xm,117l,70r12,l12,117,,117xm,34l,,12,r,34l,34xe" fillcolor="black" strokeweight=".1pt">
                  <v:stroke joinstyle="bevel"/>
                  <v:path arrowok="t" o:connecttype="custom" o:connectlocs="12,3061;0,3019;12,3019;0,2868;0,2923;12,2772;0,2731;12,2731;0,2580;0,2635;12,2484;0,2442;12,2442;0,2291;0,2347;12,2195;0,2154;12,2154;0,2003;0,2058;12,1907;0,1866;12,1866;0,1714;0,1770;12,1619;0,1577;12,1577;0,1426;0,1481;12,1330;0,1289;12,1289;0,1138;0,1193;12,1042;0,1000;12,1000;0,849;0,905;12,753;0,712;12,712;0,561;0,616;12,465;0,423;12,423;0,272;0,328;12,177;0,135;12,135;0,0;0,39" o:connectangles="0,0,0,0,0,0,0,0,0,0,0,0,0,0,0,0,0,0,0,0,0,0,0,0,0,0,0,0,0,0,0,0,0,0,0,0,0,0,0,0,0,0,0,0,0,0,0,0,0,0,0,0,0,0,0"/>
                  <o:lock v:ext="edit" verticies="t"/>
                </v:shape>
                <v:shape id="Freeform 3269" o:spid="_x0000_s1185" style="position:absolute;left:8078;top:1060;width:12;height:3193;visibility:visible;mso-wrap-style:square;v-text-anchor:top" coordsize="12,2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" path="m,2767r,-47l12,2720r,47l,2767xm,2684r,-47l12,2637r,47l,2684xm,2601r,-48l12,2553r,48l,2601xm,2517r,-47l12,2470r,47l,2517xm,2434r,-47l12,2387r,47l,2434xm,2351r,-48l12,2303r,48l,2351xm,2267r,-47l12,2220r,47l,2267xm,2184r,-47l12,2137r,47l,2184xm,2101r,-48l12,2053r,48l,2101xm,2017r,-47l12,1970r,47l,2017xm,1934r,-47l12,1887r,47l,1934xm,1851r,-48l12,1803r,48l,1851xm,1767r,-47l12,1720r,47l,1767xm,1684r,-47l12,1637r,47l,1684xm,1601r,-48l12,1553r,48l,1601xm,1518r,-48l12,1470r,48l,1518xm,1434r,-47l12,1387r,47l,1434xm,1351r,-48l12,1303r,48l,1351xm,1268r,-48l12,1220r,48l,1268xm,1184r,-47l12,1137r,47l,1184xm,1101r,-48l12,1053r,48l,1101xm,1018l,970r12,l12,1018r-12,xm,934l,887r12,l12,934,,934xm,851l,803r12,l12,851,,851xm,768l,720r12,l12,768,,768xm,684l,637r12,l12,684,,684xm,601l,553r12,l12,601,,601xm,518l,470r12,l12,518,,518xm,434l,387r12,l12,434,,434xm,351l,303r12,l12,351,,351xm,268l,220r12,l12,268,,268xm,184l,137r12,l12,184,,184xm,101l,53r12,l12,101,,101xm,18l,,12,r,18l,18xe" fillcolor="black" strokeweight=".1pt">
                  <v:stroke joinstyle="bevel"/>
                  <v:path arrowok="t" o:connecttype="custom" o:connectlocs="12,3139;0,3097;12,3097;0,2946;0,3001;12,2850;0,2809;12,2809;0,2658;0,2713;12,2562;0,2520;12,2520;0,2369;0,2424;12,2273;0,2232;12,2232;0,2081;0,2136;12,1985;0,1943;12,1943;0,1792;0,1847;12,1696;0,1655;12,1655;0,1504;0,1559;12,1408;0,1366;12,1366;0,1215;0,1271;12,1119;0,1078;12,1078;0,927;0,982;12,831;0,789;12,789;0,638;0,694;12,542;0,501;12,501;0,350;0,405;12,254;0,212;12,212;0,61;0,117;12,0" o:connectangles="0,0,0,0,0,0,0,0,0,0,0,0,0,0,0,0,0,0,0,0,0,0,0,0,0,0,0,0,0,0,0,0,0,0,0,0,0,0,0,0,0,0,0,0,0,0,0,0,0,0,0,0,0,0,0,0"/>
                  <o:lock v:ext="edit" verticies="t"/>
                </v:shape>
                <v:shape id="Freeform 3270" o:spid="_x0000_s1186" style="position:absolute;left:2716;top:1795;width:12;height:2458;visibility:visible;mso-wrap-style:square;v-text-anchor:top" coordsize="12,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" path="m,2130r,-47l12,2083r,47l,2130xm,2047r,-48l12,1999r,48l,2047xm,1964r,-48l12,1916r,48l,1964xm,1880r,-47l12,1833r,47l,1880xm,1797r,-47l12,1750r,47l,1797xm,1714r,-48l12,1666r,48l,1714xm,1630r,-47l12,1583r,47l,1630xm,1547r,-47l12,1500r,47l,1547xm,1464r,-48l12,1416r,48l,1464xm,1380r,-47l12,1333r,47l,1380xm,1297r,-47l12,1250r,47l,1297xm,1214r,-48l12,1166r,48l,1214xm,1130r,-47l12,1083r,47l,1130xm,1047r,-47l12,1000r,47l,1047xm,964l,916r12,l12,964,,964xm,881l,833r12,l12,881,,881xm,797l,750r12,l12,797,,797xm,714l,666r12,l12,714,,714xm,631l,583r12,l12,631,,631xm,547l,500r12,l12,547,,547xm,464l,416r12,l12,464,,464xm,381l,333r12,l12,381,,381xm,297l,250r12,l12,297,,297xm,214l,166r12,l12,214,,214xm,131l,83r12,l12,131,,131xm,47l,,12,r,47l,47xe" fillcolor="black" strokeweight=".1pt">
                  <v:stroke joinstyle="bevel"/>
                  <v:path arrowok="t" o:connecttype="custom" o:connectlocs="12,2404;0,2362;12,2362;0,2211;0,2266;12,2115;0,2074;12,2074;0,1923;0,1978;12,1827;0,1785;12,1785;0,1634;0,1689;12,1538;0,1497;12,1497;0,1346;0,1401;12,1250;0,1208;12,1208;0,1057;0,1112;12,961;0,920;12,920;0,769;0,824;12,673;0,631;12,631;0,480;0,535;12,384;0,343;12,343;0,192;0,247;12,96;0,54;12,54" o:connectangles="0,0,0,0,0,0,0,0,0,0,0,0,0,0,0,0,0,0,0,0,0,0,0,0,0,0,0,0,0,0,0,0,0,0,0,0,0,0,0,0,0,0,0"/>
                  <o:lock v:ext="edit" verticies="t"/>
                </v:shape>
                <v:shape id="Freeform 3271" o:spid="_x0000_s1187" style="position:absolute;left:4910;top:1795;width:12;height:2458;visibility:visible;mso-wrap-style:square;v-text-anchor:top" coordsize="12,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" path="m,2130r,-47l12,2083r,47l,2130xm,2047r,-48l12,1999r,48l,2047xm,1964r,-48l12,1916r,48l,1964xm,1880r,-47l12,1833r,47l,1880xm,1797r,-47l12,1750r,47l,1797xm,1714r,-48l12,1666r,48l,1714xm,1630r,-47l12,1583r,47l,1630xm,1547r,-47l12,1500r,47l,1547xm,1464r,-48l12,1416r,48l,1464xm,1380r,-47l12,1333r,47l,1380xm,1297r,-47l12,1250r,47l,1297xm,1214r,-48l12,1166r,48l,1214xm,1130r,-47l12,1083r,47l,1130xm,1047r,-47l12,1000r,47l,1047xm,964l,916r12,l12,964,,964xm,881l,833r12,l12,881,,881xm,797l,750r12,l12,797,,797xm,714l,666r12,l12,714,,714xm,631l,583r12,l12,631,,631xm,547l,500r12,l12,547,,547xm,464l,416r12,l12,464,,464xm,381l,333r12,l12,381,,381xm,297l,250r12,l12,297,,297xm,214l,166r12,l12,214,,214xm,131l,83r12,l12,131,,131xm,47l,,12,r,47l,47xe" fillcolor="black" strokeweight=".1pt">
                  <v:stroke joinstyle="bevel"/>
                  <v:path arrowok="t" o:connecttype="custom" o:connectlocs="12,2404;0,2362;12,2362;0,2211;0,2266;12,2115;0,2074;12,2074;0,1923;0,1978;12,1827;0,1785;12,1785;0,1634;0,1689;12,1538;0,1497;12,1497;0,1346;0,1401;12,1250;0,1208;12,1208;0,1057;0,1112;12,961;0,920;12,920;0,769;0,824;12,673;0,631;12,631;0,480;0,535;12,384;0,343;12,343;0,192;0,247;12,96;0,54;12,54" o:connectangles="0,0,0,0,0,0,0,0,0,0,0,0,0,0,0,0,0,0,0,0,0,0,0,0,0,0,0,0,0,0,0,0,0,0,0,0,0,0,0,0,0,0,0"/>
                  <o:lock v:ext="edit" verticies="t"/>
                </v:shape>
                <v:shape id="Freeform 3272" o:spid="_x0000_s1188" style="position:absolute;left:1990;top:1132;width:6094;height:138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" path="m108,51r5879,l5987,69,108,69r,-18xm120,120l,60,120,r,120xm5974,r120,60l5974,120,5974,xe" fillcolor="black" strokeweight=".1pt">
                  <v:stroke joinstyle="bevel"/>
                  <v:path arrowok="t" o:connecttype="custom" o:connectlocs="108,59;5987,59;5987,79;108,79;108,59;120,138;0,69;120,0;120,138;5974,0;6094,69;5974,138;5974,0" o:connectangles="0,0,0,0,0,0,0,0,0,0,0,0,0"/>
                  <o:lock v:ext="edit" verticies="t"/>
                </v:shape>
                <v:shape id="Freeform 3273" o:spid="_x0000_s1189" style="position:absolute;left:2735;top:1848;width:2168;height:138;visibility:visible;mso-wrap-style:square;v-text-anchor:top" coordsize="2168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" path="m108,50r1952,l2060,68,108,68r,-18xm120,119l,59,120,r,119xm2048,r120,59l2048,119,2048,xe" fillcolor="black" strokeweight=".1pt">
                  <v:stroke joinstyle="bevel"/>
                  <v:path arrowok="t" o:connecttype="custom" o:connectlocs="108,58;2060,58;2060,79;108,79;108,58;120,138;0,68;120,0;120,138;2048,0;2168,68;2048,138;2048,0" o:connectangles="0,0,0,0,0,0,0,0,0,0,0,0,0"/>
                  <o:lock v:ext="edit" verticies="t"/>
                </v:shape>
                <v:rect id="Rectangle 937317313" o:spid="_x0000_s1190" style="position:absolute;left:3146;top:1370;width:1156;height:4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" filled="f" stroked="f">
                  <v:textbox inset="0,0,0,0">
                    <w:txbxContent>
                      <w:p w14:paraId="59D5C803" w14:textId="77777777" w:rsidR="00B73EA9" w:rsidRDefault="00B73EA9" w:rsidP="00B73EA9">
                        <w:pPr>
                          <w:pStyle w:val="TH"/>
                        </w:pPr>
                        <w:r>
                          <w:rPr>
                            <w:lang w:val="en-US"/>
                          </w:rPr>
                          <w:t>Transmission</w:t>
                        </w:r>
                      </w:p>
                    </w:txbxContent>
                  </v:textbox>
                </v:rect>
                <v:line id="Line 3275" o:spid="_x0000_s1191" style="position:absolute;visibility:visible;mso-wrap-style:square" from="1314,4253" to="8762,4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" strokeweight="1.35pt"/>
                <v:group id="Group 937317315" o:spid="_x0000_s1192" style="position:absolute;left:5025;top:2307;width:24;height:1943" coordorigin="5025,2307" coordsize="24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">
                  <v:shape id="Freeform 3277" o:spid="_x0000_s1193" style="position:absolute;left:5025;top:2307;width:24;height:1684;visibility:visible;mso-wrap-style:square;v-text-anchor:top" coordsize="134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" path="m23,c10,,,10,,22l,9411v,13,10,22,23,22l112,9433v12,,22,-9,22,-22l134,22c134,10,124,,112,l23,xe" fillcolor="gray" strokeweight="0">
                    <v:path arrowok="t" o:connecttype="custom" o:connectlocs="4,0;0,4;0,1680;4,1684;20,1684;24,1680;24,4;20,0;4,0" o:connectangles="0,0,0,0,0,0,0,0,0"/>
                  </v:shape>
                  <v:shape id="Freeform 3278" o:spid="_x0000_s1194" style="position:absolute;left:5025;top:2307;width:24;height:1684;visibility:visible;mso-wrap-style:square;v-text-anchor:top" coordsize="134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" path="m23,c10,,,10,,22l,9411v,13,10,22,23,22l112,9433v12,,22,-9,22,-22l134,22c134,10,124,,112,l23,xe" filled="f" strokeweight=".45pt">
                    <v:stroke endcap="round"/>
                    <v:path arrowok="t" o:connecttype="custom" o:connectlocs="4,0;0,4;0,1680;4,1684;20,1684;24,1680;24,4;20,0;4,0" o:connectangles="0,0,0,0,0,0,0,0,0"/>
                  </v:shape>
                </v:group>
                <v:rect id="Rectangle 937317316" o:spid="_x0000_s1195" style="position:absolute;left:5512;top:4545;width:3491;height:1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" filled="f" stroked="f">
                  <v:textbox inset="0,0,0,0">
                    <w:txbxContent>
                      <w:p w14:paraId="7FB4EA46" w14:textId="77777777" w:rsidR="00B73EA9" w:rsidRDefault="00B73EA9" w:rsidP="00B73EA9">
                        <w:pPr>
                          <w:pStyle w:val="TH"/>
                        </w:pPr>
                        <w:r>
                          <w:rPr>
                            <w:lang w:val="en-US"/>
                          </w:rPr>
                          <w:t xml:space="preserve">Center subcarrier (corresponds to DC in baseband) is not transmitted in </w:t>
                        </w:r>
                        <w:proofErr w:type="gramStart"/>
                        <w:r>
                          <w:rPr>
                            <w:lang w:val="en-US"/>
                          </w:rPr>
                          <w:t>downlink</w:t>
                        </w:r>
                        <w:proofErr w:type="gramEnd"/>
                      </w:p>
                    </w:txbxContent>
                  </v:textbox>
                </v:rect>
                <v:shape id="Freeform 3280" o:spid="_x0000_s1196" style="position:absolute;left:5001;top:4250;width:424;height:412;visibility:visible;mso-wrap-style:square;v-text-anchor:top" coordsize="424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" path="m424,357r-71,l353,340r71,l424,357xm299,357r-72,l227,340r72,l299,357xm173,357r-71,l102,340r71,l173,357xm48,357r-21,l27,289r18,l45,348r-9,-8l48,340r,17xm27,235r,-71l45,164r,71l27,235xm27,110r,-50l45,60r,50l27,110xm,72l36,,72,72,,72xe" fillcolor="black" strokeweight=".1pt">
                  <v:stroke joinstyle="bevel"/>
                  <v:path arrowok="t" o:connecttype="custom" o:connectlocs="424,412;353,412;353,392;424,392;424,412;299,412;227,412;227,392;299,392;299,412;173,412;102,412;102,392;173,392;173,412;48,412;27,412;27,334;45,334;45,402;36,392;48,392;48,412;27,271;27,189;45,189;45,271;27,271;27,127;27,69;45,69;45,127;27,127;0,83;36,0;72,83;0,83" o:connectangles="0,0,0,0,0,0,0,0,0,0,0,0,0,0,0,0,0,0,0,0,0,0,0,0,0,0,0,0,0,0,0,0,0,0,0,0,0"/>
                  <o:lock v:ext="edit" verticies="t"/>
                </v:shape>
                <v:shape id="Freeform 3281" o:spid="_x0000_s1197" style="position:absolute;left:2735;top:4330;width:2168;height:235;visibility:visible;mso-wrap-style:square;v-text-anchor:top" coordsize="12100,1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" path="m,c,313,295,567,658,567r4734,c5755,567,6050,820,6050,1133v,-313,295,-566,658,-566l11442,567v363,,658,-254,658,-567e" filled="f" strokeweight=".9pt">
                  <v:path arrowok="t" o:connecttype="custom" o:connectlocs="0,0;118,118;966,118;1084,235;1202,118;2050,118;2168,0" o:connectangles="0,0,0,0,0,0,0"/>
                </v:shape>
                <v:rect id="Rectangle 937317319" o:spid="_x0000_s1198" style="position:absolute;left:2822;top:4605;width:2000;height:4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" filled="f" stroked="f">
                  <v:textbox inset="0,0,0,0">
                    <w:txbxContent>
                      <w:p w14:paraId="5A17C676" w14:textId="77777777" w:rsidR="00B73EA9" w:rsidRDefault="00B73EA9" w:rsidP="00B73EA9">
                        <w:pPr>
                          <w:pStyle w:val="TH"/>
                        </w:pPr>
                        <w:r>
                          <w:rPr>
                            <w:lang w:val="en-US"/>
                          </w:rPr>
                          <w:t>Active Resource Blocks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83" o:spid="_x0000_s1199" type="#_x0000_t202" style="position:absolute;left:8103;top:1848;width:797;height:1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" filled="f" stroked="f">
                  <v:textbox style="layout-flow:vertical-ideographic;mso-fit-shape-to-text:t" inset="0,0,0,0">
                    <w:txbxContent>
                      <w:p w14:paraId="60285529" w14:textId="5B538100" w:rsidR="00B73EA9" w:rsidRDefault="00B73EA9" w:rsidP="00B73EA9">
                        <w:pPr>
                          <w:pStyle w:val="TH"/>
                        </w:pPr>
                        <w:r>
                          <w:rPr>
                            <w:rFonts w:eastAsia="Malgun Gothic"/>
                            <w:b w:val="0"/>
                            <w:noProof/>
                          </w:rPr>
                          <w:drawing>
                            <wp:inline distT="0" distB="0" distL="0" distR="0" wp14:anchorId="026462A0" wp14:editId="1BA9C767">
                              <wp:extent cx="349250" cy="666750"/>
                              <wp:effectExtent l="0" t="0" r="0" b="0"/>
                              <wp:docPr id="2937" name="Picture 29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9250" cy="666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3284" o:spid="_x0000_s1200" type="#_x0000_t202" style="position:absolute;left:1066;top:1848;width:797;height:1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" filled="f" stroked="f">
                  <v:textbox style="layout-flow:vertical-ideographic;mso-fit-shape-to-text:t" inset="0,0,0,0">
                    <w:txbxContent>
                      <w:p w14:paraId="433C1E9B" w14:textId="22D26306" w:rsidR="00B73EA9" w:rsidRDefault="00B73EA9" w:rsidP="00B73EA9">
                        <w:pPr>
                          <w:pStyle w:val="TH"/>
                        </w:pPr>
                        <w:r>
                          <w:rPr>
                            <w:rFonts w:eastAsia="Malgun Gothic"/>
                            <w:b w:val="0"/>
                            <w:noProof/>
                          </w:rPr>
                          <w:drawing>
                            <wp:inline distT="0" distB="0" distL="0" distR="0" wp14:anchorId="78006BFF" wp14:editId="01FEB0D4">
                              <wp:extent cx="349250" cy="666750"/>
                              <wp:effectExtent l="0" t="0" r="0" b="0"/>
                              <wp:docPr id="2938" name="Picture 29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9250" cy="666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3285" o:spid="_x0000_s1201" type="#_x0000_t202" style="position:absolute;left:2055;top:2700;width:476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" filled="f" stroked="f">
                  <v:textbox style="layout-flow:vertical-ideographic;mso-fit-shape-to-text:t" inset="0,0,0,0">
                    <w:txbxContent>
                      <w:p w14:paraId="60B8D2E3" w14:textId="77777777" w:rsidR="00B73EA9" w:rsidRDefault="00B73EA9" w:rsidP="00B73EA9">
                        <w:pPr>
                          <w:pStyle w:val="TH"/>
                        </w:pPr>
                        <w:r>
                          <w:t>Resource block</w:t>
                        </w:r>
                      </w:p>
                    </w:txbxContent>
                  </v:textbox>
                </v:shape>
                <v:rect id="Rectangle 937317323" o:spid="_x0000_s1202" style="position:absolute;left:2700;top:827;width:4872;height:4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" filled="f" stroked="f">
                  <v:textbox inset="0,0,0,0">
                    <w:txbxContent>
                      <w:p w14:paraId="0713D225" w14:textId="77777777" w:rsidR="00B73EA9" w:rsidRDefault="00B73EA9" w:rsidP="00B73EA9">
                        <w:pPr>
                          <w:pStyle w:val="TH"/>
                        </w:pPr>
                        <w:r>
                          <w:rPr>
                            <w:lang w:val="en-US"/>
                          </w:rPr>
                          <w:t>Transmission bandwidth configuration [N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RB</w:t>
                        </w:r>
                        <w:r>
                          <w:rPr>
                            <w:lang w:val="en-US"/>
                          </w:rPr>
                          <w:t>]</w:t>
                        </w:r>
                      </w:p>
                    </w:txbxContent>
                  </v:textbox>
                </v:rect>
                <v:rect id="Rectangle 937317324" o:spid="_x0000_s1203" style="position:absolute;left:3124;top:1554;width:1454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" filled="f" stroked="f">
                  <v:textbox inset="0,0,0,0">
                    <w:txbxContent>
                      <w:p w14:paraId="02374CB9" w14:textId="77777777" w:rsidR="00B73EA9" w:rsidRDefault="00B73EA9" w:rsidP="00B73EA9">
                        <w:pPr>
                          <w:pStyle w:val="TH"/>
                        </w:pPr>
                        <w:r>
                          <w:rPr>
                            <w:lang w:val="en-US"/>
                          </w:rPr>
                          <w:t>bandwidth [RB]</w:t>
                        </w:r>
                      </w:p>
                    </w:txbxContent>
                  </v:textbox>
                </v:rect>
                <v:shape id="Freeform 3288" o:spid="_x0000_s1204" style="position:absolute;left:1646;top:678;width:6771;height:138;visibility:visible;mso-wrap-style:square;v-text-anchor:top" coordsize="6771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" path="m107,50r6556,l6663,68,107,68r,-18xm119,119l,59,119,r,119xm6651,r120,59l6651,119,6651,xe" fillcolor="black" strokeweight=".1pt">
                  <v:stroke joinstyle="bevel"/>
                  <v:path arrowok="t" o:connecttype="custom" o:connectlocs="107,58;6663,58;6663,79;107,79;107,58;119,138;0,68;119,0;119,138;6651,0;6771,68;6651,138;6651,0" o:connectangles="0,0,0,0,0,0,0,0,0,0,0,0,0"/>
                  <o:lock v:ext="edit" verticies="t"/>
                </v:shape>
                <v:rect id="Rectangle 937317326" o:spid="_x0000_s1205" style="position:absolute;left:3667;top:360;width:2312;height:4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" filled="f" stroked="f">
                  <v:textbox inset="0,0,0,0">
                    <w:txbxContent>
                      <w:p w14:paraId="3D4274CD" w14:textId="77777777" w:rsidR="00B73EA9" w:rsidRDefault="00B73EA9" w:rsidP="00B73EA9">
                        <w:pPr>
                          <w:pStyle w:val="TH"/>
                        </w:pPr>
                        <w:r>
                          <w:rPr>
                            <w:lang w:val="en-US"/>
                          </w:rPr>
                          <w:t>Channel bandwidth [MHz]</w:t>
                        </w:r>
                      </w:p>
                    </w:txbxContent>
                  </v:textbox>
                </v:rect>
                <w10:wrap anchory="line"/>
              </v:group>
            </w:pict>
          </mc:Fallback>
        </mc:AlternateContent>
      </w:r>
      <w:r>
        <w:rPr>
          <w:noProof/>
          <w:lang w:val="en-SE"/>
        </w:rPr>
        <mc:AlternateContent>
          <mc:Choice Requires="wps">
            <w:drawing>
              <wp:inline distT="0" distB="0" distL="0" distR="0" wp14:anchorId="40DFB290" wp14:editId="7E307E3F">
                <wp:extent cx="6400800" cy="3886200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00800" cy="388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E3FC6C" id="Rectangle 1" o:spid="_x0000_s1026" style="width:7in;height:30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" filled="f" stroked="f">
                <o:lock v:ext="edit" aspectratio="t"/>
                <w10:anchorlock/>
              </v:rect>
            </w:pict>
          </mc:Fallback>
        </mc:AlternateContent>
      </w:r>
    </w:p>
    <w:p w14:paraId="2557B294" w14:textId="77777777" w:rsidR="00B73EA9" w:rsidRDefault="00B73EA9" w:rsidP="00B73EA9">
      <w:pPr>
        <w:pStyle w:val="TF"/>
        <w:rPr>
          <w:rFonts w:cs="v5.0.0"/>
          <w:snapToGrid w:val="0"/>
          <w:lang w:val="en-SE"/>
        </w:rPr>
      </w:pPr>
      <w:bookmarkStart w:id="14" w:name="_CRFigure5_61"/>
      <w:r>
        <w:rPr>
          <w:lang w:val="en-SE"/>
        </w:rPr>
        <w:t xml:space="preserve">Figure </w:t>
      </w:r>
      <w:bookmarkEnd w:id="14"/>
      <w:r>
        <w:rPr>
          <w:lang w:val="en-SE"/>
        </w:rPr>
        <w:t>5.6-1: Definition of channel bandwidth and transmission bandwidth configuration for one E</w:t>
      </w:r>
      <w:r>
        <w:rPr>
          <w:lang w:val="en-SE"/>
        </w:rPr>
        <w:noBreakHyphen/>
        <w:t>UTRA carrier</w:t>
      </w:r>
    </w:p>
    <w:p w14:paraId="252741C0" w14:textId="77A89976" w:rsidR="00A24586" w:rsidRDefault="003637CB" w:rsidP="003637CB">
      <w:pPr>
        <w:rPr>
          <w:rStyle w:val="normaltextrun"/>
          <w:lang w:val="en-US"/>
        </w:rPr>
      </w:pPr>
      <w:r w:rsidRPr="003637CB">
        <w:rPr>
          <w:rStyle w:val="normaltextrun"/>
          <w:lang w:val="en-US"/>
        </w:rPr>
        <w:t xml:space="preserve">Another issue </w:t>
      </w:r>
      <w:r>
        <w:rPr>
          <w:rStyle w:val="normaltextrun"/>
          <w:lang w:val="en-US"/>
        </w:rPr>
        <w:t>relating to the A-IoT channel is that how to model the adjacent channel. In WF</w:t>
      </w:r>
      <w:r w:rsidR="00D74BB6">
        <w:rPr>
          <w:rStyle w:val="normaltextrun"/>
          <w:lang w:val="en-US"/>
        </w:rPr>
        <w:t xml:space="preserve"> </w:t>
      </w:r>
      <w:r>
        <w:rPr>
          <w:rStyle w:val="normaltextrun"/>
          <w:lang w:val="en-US"/>
        </w:rPr>
        <w:t xml:space="preserve">[1], the </w:t>
      </w:r>
      <w:r w:rsidR="00C670C3">
        <w:rPr>
          <w:rStyle w:val="normaltextrun"/>
          <w:lang w:val="en-US"/>
        </w:rPr>
        <w:t xml:space="preserve">“in-band” deployment is defined to blank the RBs in a macro BS </w:t>
      </w:r>
      <w:r w:rsidR="005A3C82">
        <w:rPr>
          <w:rStyle w:val="normaltextrun"/>
          <w:lang w:val="en-US"/>
        </w:rPr>
        <w:t>wh</w:t>
      </w:r>
      <w:r w:rsidR="0037110F">
        <w:rPr>
          <w:rStyle w:val="normaltextrun"/>
          <w:lang w:val="en-US"/>
        </w:rPr>
        <w:t>ile the A-IoT using these blanked RBs is deployed indoor. So</w:t>
      </w:r>
      <w:r w:rsidR="00D74BB6">
        <w:rPr>
          <w:rStyle w:val="normaltextrun"/>
          <w:lang w:val="en-US"/>
        </w:rPr>
        <w:t>,</w:t>
      </w:r>
      <w:r w:rsidR="0037110F">
        <w:rPr>
          <w:rStyle w:val="normaltextrun"/>
          <w:lang w:val="en-US"/>
        </w:rPr>
        <w:t xml:space="preserve"> in strictly RAN4 </w:t>
      </w:r>
      <w:r w:rsidR="003A5395">
        <w:rPr>
          <w:rStyle w:val="normaltextrun"/>
          <w:lang w:val="en-US"/>
        </w:rPr>
        <w:t xml:space="preserve">legacy </w:t>
      </w:r>
      <w:r w:rsidR="0037110F">
        <w:rPr>
          <w:rStyle w:val="normaltextrun"/>
          <w:lang w:val="en-US"/>
        </w:rPr>
        <w:t>terminology, the A-IoT is deployed as stand-alone mod</w:t>
      </w:r>
      <w:r w:rsidR="003A5395">
        <w:rPr>
          <w:rStyle w:val="normaltextrun"/>
          <w:lang w:val="en-US"/>
        </w:rPr>
        <w:t xml:space="preserve">e and blanking the RBs at outdoor macro BS is </w:t>
      </w:r>
      <w:r w:rsidR="006B66B2">
        <w:rPr>
          <w:rStyle w:val="normaltextrun"/>
          <w:lang w:val="en-US"/>
        </w:rPr>
        <w:t xml:space="preserve">to protect the A-IoT from co-existing perspective.  This pose a question of what the “adjacent channel” for A-IoT </w:t>
      </w:r>
      <w:r w:rsidR="00E5350E">
        <w:rPr>
          <w:rStyle w:val="normaltextrun"/>
          <w:lang w:val="en-US"/>
        </w:rPr>
        <w:t>should be as the “in-band” deployment is within a macro BS channel and</w:t>
      </w:r>
      <w:r w:rsidR="00DB7CA3">
        <w:rPr>
          <w:rStyle w:val="normaltextrun"/>
          <w:lang w:val="en-US"/>
        </w:rPr>
        <w:t xml:space="preserve"> therefore, another channel </w:t>
      </w:r>
      <w:r w:rsidR="00D03A34">
        <w:rPr>
          <w:rStyle w:val="normaltextrun"/>
          <w:lang w:val="en-US"/>
        </w:rPr>
        <w:t>could</w:t>
      </w:r>
      <w:r w:rsidR="00DB7CA3">
        <w:rPr>
          <w:rStyle w:val="normaltextrun"/>
          <w:lang w:val="en-US"/>
        </w:rPr>
        <w:t xml:space="preserve"> be defined </w:t>
      </w:r>
      <w:r w:rsidR="00A21D3E">
        <w:rPr>
          <w:rStyle w:val="normaltextrun"/>
          <w:lang w:val="en-US"/>
        </w:rPr>
        <w:t>as adjacent channel</w:t>
      </w:r>
      <w:r w:rsidR="00D03A34">
        <w:rPr>
          <w:rStyle w:val="normaltextrun"/>
          <w:lang w:val="en-US"/>
        </w:rPr>
        <w:t xml:space="preserve"> with “in-band” A-IoT deployment</w:t>
      </w:r>
      <w:r w:rsidR="00A21D3E">
        <w:rPr>
          <w:rStyle w:val="normaltextrun"/>
          <w:lang w:val="en-US"/>
        </w:rPr>
        <w:t xml:space="preserve"> in a legacy NR BW definition. </w:t>
      </w:r>
      <w:r w:rsidR="00213CAC">
        <w:rPr>
          <w:rStyle w:val="normaltextrun"/>
          <w:lang w:val="en-US"/>
        </w:rPr>
        <w:t xml:space="preserve">This is illustrated in </w:t>
      </w:r>
      <w:r w:rsidR="00213CAC">
        <w:rPr>
          <w:rStyle w:val="normaltextrun"/>
          <w:lang w:val="en-US"/>
        </w:rPr>
        <w:fldChar w:fldCharType="begin"/>
      </w:r>
      <w:r w:rsidR="00213CAC">
        <w:rPr>
          <w:rStyle w:val="normaltextrun"/>
          <w:lang w:val="en-US"/>
        </w:rPr>
        <w:instrText xml:space="preserve"> REF _Ref165713976 \h </w:instrText>
      </w:r>
      <w:r w:rsidR="00213CAC">
        <w:rPr>
          <w:rStyle w:val="normaltextrun"/>
          <w:lang w:val="en-US"/>
        </w:rPr>
      </w:r>
      <w:r w:rsidR="00213CAC">
        <w:rPr>
          <w:rStyle w:val="normaltextrun"/>
          <w:lang w:val="en-US"/>
        </w:rPr>
        <w:fldChar w:fldCharType="separate"/>
      </w:r>
      <w:r w:rsidR="00213CAC">
        <w:t xml:space="preserve">Figure </w:t>
      </w:r>
      <w:r w:rsidR="00213CAC">
        <w:rPr>
          <w:noProof/>
        </w:rPr>
        <w:t>3</w:t>
      </w:r>
      <w:r w:rsidR="00213CAC">
        <w:rPr>
          <w:rStyle w:val="normaltextrun"/>
          <w:lang w:val="en-US"/>
        </w:rPr>
        <w:fldChar w:fldCharType="end"/>
      </w:r>
      <w:r w:rsidR="00213CAC">
        <w:rPr>
          <w:rStyle w:val="normaltextrun"/>
          <w:lang w:val="en-US"/>
        </w:rPr>
        <w:t xml:space="preserve"> and we suggest RAN4 discussing below two options of the </w:t>
      </w:r>
      <w:r w:rsidR="00254D34">
        <w:rPr>
          <w:rStyle w:val="normaltextrun"/>
          <w:lang w:val="en-US"/>
        </w:rPr>
        <w:t>adjacent A-IoT channel</w:t>
      </w:r>
      <w:r w:rsidR="003A1E70">
        <w:rPr>
          <w:rStyle w:val="normaltextrun"/>
          <w:lang w:val="en-US"/>
        </w:rPr>
        <w:t>.</w:t>
      </w:r>
    </w:p>
    <w:p w14:paraId="2FE7583F" w14:textId="77777777" w:rsidR="008652E6" w:rsidRDefault="008652E6" w:rsidP="008652E6">
      <w:pPr>
        <w:jc w:val="center"/>
        <w:rPr>
          <w:lang w:val="en-US"/>
        </w:rPr>
      </w:pPr>
    </w:p>
    <w:p w14:paraId="2DCEF784" w14:textId="77777777" w:rsidR="008652E6" w:rsidRDefault="008652E6" w:rsidP="005630B1">
      <w:pPr>
        <w:rPr>
          <w:lang w:val="en-US"/>
        </w:rPr>
      </w:pPr>
    </w:p>
    <w:p w14:paraId="764BF07B" w14:textId="446E4F0D" w:rsidR="00823B72" w:rsidRDefault="00213CAC" w:rsidP="005630B1">
      <w:r>
        <w:object w:dxaOrig="12667" w:dyaOrig="6841" w14:anchorId="40149D54">
          <v:shape id="_x0000_i1032" type="#_x0000_t75" style="width:492.6pt;height:266.1pt" o:ole="">
            <v:imagedata r:id="rId24" o:title=""/>
          </v:shape>
          <o:OLEObject Type="Embed" ProgID="Visio.Drawing.15" ShapeID="_x0000_i1032" DrawAspect="Content" ObjectID="_1777117852" r:id="rId25"/>
        </w:object>
      </w:r>
    </w:p>
    <w:p w14:paraId="402C2CCB" w14:textId="53197CA1" w:rsidR="00213CAC" w:rsidRDefault="00213CAC" w:rsidP="002F0345">
      <w:pPr>
        <w:pStyle w:val="Caption"/>
        <w:ind w:left="720" w:firstLine="720"/>
      </w:pPr>
      <w:bookmarkStart w:id="15" w:name="_Ref1657139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5"/>
      <w:r>
        <w:t>: A-IoT adjacent channel definition</w:t>
      </w:r>
    </w:p>
    <w:p w14:paraId="07833E15" w14:textId="77777777" w:rsidR="00213CAC" w:rsidRDefault="00213CAC" w:rsidP="00213CAC">
      <w:pPr>
        <w:rPr>
          <w:lang w:val="en-US"/>
        </w:rPr>
      </w:pPr>
    </w:p>
    <w:p w14:paraId="5436DEDF" w14:textId="66461452" w:rsidR="00213CAC" w:rsidRDefault="00C50C70" w:rsidP="00C50C70">
      <w:pPr>
        <w:pStyle w:val="Proposal"/>
        <w:rPr>
          <w:lang w:val="en-US"/>
        </w:rPr>
      </w:pPr>
      <w:bookmarkStart w:id="16" w:name="_Ref166504921"/>
      <w:r>
        <w:rPr>
          <w:lang w:val="en-US"/>
        </w:rPr>
        <w:t xml:space="preserve">RAN4 discuss the A-IoT </w:t>
      </w:r>
      <w:r w:rsidR="00D97051">
        <w:rPr>
          <w:lang w:val="en-US"/>
        </w:rPr>
        <w:t>adjacent channel definition with below two options:</w:t>
      </w:r>
      <w:bookmarkEnd w:id="16"/>
    </w:p>
    <w:p w14:paraId="775187F0" w14:textId="450FD9C7" w:rsidR="003A1E70" w:rsidRDefault="003A1E70" w:rsidP="003A1E70">
      <w:pPr>
        <w:pStyle w:val="Proposal"/>
        <w:numPr>
          <w:ilvl w:val="0"/>
          <w:numId w:val="0"/>
        </w:numPr>
        <w:ind w:left="360"/>
        <w:rPr>
          <w:rStyle w:val="normaltextrun"/>
          <w:lang w:val="en-US"/>
        </w:rPr>
      </w:pPr>
      <w:r>
        <w:rPr>
          <w:rStyle w:val="normaltextrun"/>
          <w:lang w:val="en-US"/>
        </w:rPr>
        <w:t>Option 1: A-IoT coexisting channels defined within the same macro BS channel</w:t>
      </w:r>
      <w:r w:rsidR="001907C8">
        <w:rPr>
          <w:rStyle w:val="normaltextrun"/>
          <w:lang w:val="en-US"/>
        </w:rPr>
        <w:t>.</w:t>
      </w:r>
    </w:p>
    <w:p w14:paraId="0DD8F1E9" w14:textId="0C229298" w:rsidR="003A1E70" w:rsidRPr="003637CB" w:rsidRDefault="003A1E70" w:rsidP="003A1E70">
      <w:pPr>
        <w:pStyle w:val="Proposal"/>
        <w:numPr>
          <w:ilvl w:val="0"/>
          <w:numId w:val="0"/>
        </w:numPr>
        <w:ind w:left="360"/>
        <w:rPr>
          <w:rStyle w:val="normaltextrun"/>
          <w:lang w:val="en-US"/>
        </w:rPr>
      </w:pPr>
      <w:r>
        <w:rPr>
          <w:rStyle w:val="normaltextrun"/>
          <w:lang w:val="en-US"/>
        </w:rPr>
        <w:t>Option 2: A-IoT coexisting channels defined within two adjacent macro BS channels</w:t>
      </w:r>
      <w:r w:rsidR="001907C8">
        <w:rPr>
          <w:rStyle w:val="normaltextrun"/>
          <w:lang w:val="en-US"/>
        </w:rPr>
        <w:t>.</w:t>
      </w:r>
    </w:p>
    <w:p w14:paraId="278117C9" w14:textId="77777777" w:rsidR="00D97051" w:rsidRDefault="00D97051" w:rsidP="003A1E70">
      <w:pPr>
        <w:rPr>
          <w:lang w:val="en-US"/>
        </w:rPr>
      </w:pPr>
    </w:p>
    <w:p w14:paraId="703CC426" w14:textId="27C53DE5" w:rsidR="00DE73C1" w:rsidRDefault="00DE73C1" w:rsidP="003A1E70">
      <w:pPr>
        <w:rPr>
          <w:lang w:val="en-US"/>
        </w:rPr>
      </w:pPr>
      <w:r>
        <w:rPr>
          <w:lang w:val="en-US"/>
        </w:rPr>
        <w:t xml:space="preserve">Lastly, there is FFS in the agreement 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1]. </w:t>
      </w:r>
    </w:p>
    <w:p w14:paraId="232ED160" w14:textId="77777777" w:rsidR="00DE73C1" w:rsidRPr="00360F2D" w:rsidRDefault="00DE73C1" w:rsidP="00DE73C1">
      <w:pPr>
        <w:ind w:left="420"/>
        <w:rPr>
          <w:rFonts w:eastAsiaTheme="minorEastAsia"/>
          <w:b/>
          <w:bCs/>
          <w:lang w:val="en-US" w:eastAsia="zh-CN"/>
        </w:rPr>
      </w:pPr>
      <w:r w:rsidRPr="00360F2D">
        <w:rPr>
          <w:rFonts w:eastAsiaTheme="minorEastAsia" w:hint="eastAsia"/>
          <w:b/>
          <w:bCs/>
          <w:lang w:val="en-US" w:eastAsia="zh-CN"/>
        </w:rPr>
        <w:t>A</w:t>
      </w:r>
      <w:r w:rsidRPr="00360F2D">
        <w:rPr>
          <w:rFonts w:eastAsiaTheme="minorEastAsia"/>
          <w:b/>
          <w:bCs/>
          <w:lang w:val="en-US" w:eastAsia="zh-CN"/>
        </w:rPr>
        <w:t xml:space="preserve">greement: </w:t>
      </w:r>
    </w:p>
    <w:p w14:paraId="56231ABA" w14:textId="77777777" w:rsidR="00DE73C1" w:rsidRPr="00360F2D" w:rsidRDefault="00DE73C1" w:rsidP="00DE73C1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840"/>
        <w:textAlignment w:val="baseline"/>
        <w:rPr>
          <w:rFonts w:eastAsiaTheme="minorEastAsia"/>
        </w:rPr>
      </w:pPr>
      <w:r w:rsidRPr="00360F2D">
        <w:rPr>
          <w:rFonts w:eastAsia="+mn-ea"/>
          <w:color w:val="000000"/>
          <w:kern w:val="24"/>
        </w:rPr>
        <w:t>For the case that D2R backscattering is transmitted in the same carrier as CW for D2R backscattering</w:t>
      </w:r>
    </w:p>
    <w:p w14:paraId="1BC53D05" w14:textId="77777777" w:rsidR="00DE73C1" w:rsidRPr="00360F2D" w:rsidRDefault="00DE73C1" w:rsidP="00DE73C1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ind w:left="1260"/>
        <w:textAlignment w:val="baseline"/>
        <w:rPr>
          <w:rFonts w:eastAsiaTheme="minorEastAsia"/>
        </w:rPr>
      </w:pPr>
      <w:r w:rsidRPr="00360F2D">
        <w:rPr>
          <w:rFonts w:eastAsiaTheme="minorEastAsia"/>
        </w:rPr>
        <w:t>Use UL spectrum as the starting point for co-existence evaluation.</w:t>
      </w:r>
    </w:p>
    <w:p w14:paraId="78C2AE6C" w14:textId="77777777" w:rsidR="00DE73C1" w:rsidRPr="00360F2D" w:rsidRDefault="00DE73C1" w:rsidP="00DE73C1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ind w:left="1680"/>
        <w:textAlignment w:val="baseline"/>
        <w:rPr>
          <w:rFonts w:eastAsiaTheme="minorEastAsia"/>
        </w:rPr>
      </w:pPr>
      <w:r w:rsidRPr="00360F2D">
        <w:rPr>
          <w:rFonts w:eastAsiaTheme="minorEastAsia" w:hint="eastAsia"/>
        </w:rPr>
        <w:t>I</w:t>
      </w:r>
      <w:r w:rsidRPr="00360F2D">
        <w:rPr>
          <w:rFonts w:eastAsiaTheme="minorEastAsia"/>
        </w:rPr>
        <w:t>t won’t preclude the use of DL for backscattering transmission.</w:t>
      </w:r>
    </w:p>
    <w:p w14:paraId="5FAA5B9F" w14:textId="77777777" w:rsidR="00DE73C1" w:rsidRPr="00360F2D" w:rsidRDefault="00DE73C1" w:rsidP="00DE73C1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ind w:left="1680"/>
        <w:textAlignment w:val="baseline"/>
        <w:rPr>
          <w:rFonts w:eastAsiaTheme="minorEastAsia"/>
        </w:rPr>
      </w:pPr>
      <w:r w:rsidRPr="00360F2D">
        <w:rPr>
          <w:rFonts w:eastAsiaTheme="minorEastAsia"/>
        </w:rPr>
        <w:t xml:space="preserve">FFS on </w:t>
      </w:r>
      <w:r w:rsidRPr="00DE73C1">
        <w:rPr>
          <w:rFonts w:eastAsiaTheme="minorEastAsia"/>
          <w:highlight w:val="yellow"/>
        </w:rPr>
        <w:t>the minimum distance</w:t>
      </w:r>
      <w:r w:rsidRPr="00360F2D">
        <w:rPr>
          <w:rFonts w:eastAsiaTheme="minorEastAsia"/>
        </w:rPr>
        <w:t xml:space="preserve"> between the intermediate UE and A-IoT device</w:t>
      </w:r>
    </w:p>
    <w:p w14:paraId="7289953A" w14:textId="20A10E9E" w:rsidR="00DE73C1" w:rsidRDefault="00DE73C1" w:rsidP="003A1E70">
      <w:r>
        <w:t xml:space="preserve">We think the UE-UE min distance </w:t>
      </w:r>
      <w:r w:rsidR="00AA5189">
        <w:t xml:space="preserve">in legacy coexisting study </w:t>
      </w:r>
      <w:r w:rsidR="002B04D0">
        <w:t xml:space="preserve">should be a starting point for the min distance </w:t>
      </w:r>
      <w:r>
        <w:t xml:space="preserve">between </w:t>
      </w:r>
      <w:r w:rsidR="00AA5189">
        <w:t>intermediate UE and A-IoT device</w:t>
      </w:r>
      <w:r w:rsidR="002B04D0">
        <w:t xml:space="preserve">. </w:t>
      </w:r>
      <w:r w:rsidR="00B66555">
        <w:t xml:space="preserve">The </w:t>
      </w:r>
      <w:proofErr w:type="gramStart"/>
      <w:r w:rsidR="00B66555">
        <w:t>UE to UE</w:t>
      </w:r>
      <w:proofErr w:type="gramEnd"/>
      <w:r w:rsidR="00B66555">
        <w:t xml:space="preserve"> min distance is 5 m for outdoor and 1 m for indoor. In the A-IoT indoor case, 1 m could be used for </w:t>
      </w:r>
      <w:r w:rsidR="001E7A80">
        <w:t>min distance between intermediate UE and A-IoT device.</w:t>
      </w:r>
    </w:p>
    <w:p w14:paraId="7C0D0DF9" w14:textId="0240331E" w:rsidR="00A3784D" w:rsidRPr="00DE73C1" w:rsidRDefault="00A3784D" w:rsidP="00A3784D">
      <w:pPr>
        <w:pStyle w:val="Proposal"/>
      </w:pPr>
      <w:bookmarkStart w:id="17" w:name="_Ref166504930"/>
      <w:r>
        <w:t>1 m</w:t>
      </w:r>
      <w:r w:rsidR="000C6E01">
        <w:t>eter</w:t>
      </w:r>
      <w:r>
        <w:t xml:space="preserve"> as starting point for the min distance between intermediate UE and A-IoT device.</w:t>
      </w:r>
      <w:bookmarkEnd w:id="17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20AB62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>coexisting simulation assumptions</w:t>
      </w:r>
      <w:r w:rsidR="000E5643">
        <w:t xml:space="preserve"> </w:t>
      </w:r>
      <w:r w:rsidR="00760997" w:rsidRPr="00F102E6">
        <w:t>with below proposal:</w:t>
      </w:r>
    </w:p>
    <w:p w14:paraId="79D44205" w14:textId="2E8DE139" w:rsidR="00BF74A8" w:rsidRDefault="00DB029D" w:rsidP="009F5C86">
      <w:r>
        <w:fldChar w:fldCharType="begin"/>
      </w:r>
      <w:r>
        <w:instrText xml:space="preserve"> REF _Ref166504851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_Ref166504851 \h </w:instrText>
      </w:r>
      <w:r>
        <w:fldChar w:fldCharType="separate"/>
      </w:r>
      <w:r>
        <w:t>Model the CWT node layer with a grid shift to the network layer.</w:t>
      </w:r>
      <w:r>
        <w:fldChar w:fldCharType="end"/>
      </w:r>
    </w:p>
    <w:p w14:paraId="45E0BBF8" w14:textId="5281EFFB" w:rsidR="00DB029D" w:rsidRDefault="00DB029D" w:rsidP="009F5C86">
      <w:r>
        <w:fldChar w:fldCharType="begin"/>
      </w:r>
      <w:r>
        <w:instrText xml:space="preserve"> REF _Ref166504861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_Ref166504861 \h </w:instrText>
      </w:r>
      <w:r>
        <w:fldChar w:fldCharType="separate"/>
      </w:r>
      <w:r>
        <w:rPr>
          <w:lang w:val="en-US"/>
        </w:rPr>
        <w:t>Consider the simulation cases in above table in this meeting and update it when RAN1 agree on CW transmission spectrum (UL or DL spectrum) between A-IoT systems.</w:t>
      </w:r>
      <w:r>
        <w:fldChar w:fldCharType="end"/>
      </w:r>
    </w:p>
    <w:p w14:paraId="00E37597" w14:textId="117DA56F" w:rsidR="00DB029D" w:rsidRDefault="00DB029D" w:rsidP="009F5C86">
      <w:r>
        <w:fldChar w:fldCharType="begin"/>
      </w:r>
      <w:r>
        <w:instrText xml:space="preserve"> REF _Ref166504870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_Ref166504870 \h </w:instrText>
      </w:r>
      <w:r>
        <w:fldChar w:fldCharType="separate"/>
      </w:r>
      <w:r>
        <w:rPr>
          <w:lang w:val="en-US"/>
        </w:rPr>
        <w:t>Prioritize the coexisting between A-IoT systems.</w:t>
      </w:r>
      <w:r>
        <w:fldChar w:fldCharType="end"/>
      </w:r>
    </w:p>
    <w:p w14:paraId="694D939E" w14:textId="3194ECAF" w:rsidR="00DB029D" w:rsidRDefault="00DB029D" w:rsidP="009F5C86">
      <w:r>
        <w:lastRenderedPageBreak/>
        <w:fldChar w:fldCharType="begin"/>
      </w:r>
      <w:r>
        <w:instrText xml:space="preserve"> REF _Ref166504881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_Ref166504881 \h </w:instrText>
      </w:r>
      <w:r>
        <w:fldChar w:fldCharType="separate"/>
      </w:r>
      <w:r>
        <w:rPr>
          <w:lang w:val="en-US"/>
        </w:rPr>
        <w:t>Model the grid shift between two A-IoT networks in meters for DL coexisting case.</w:t>
      </w:r>
      <w:r>
        <w:fldChar w:fldCharType="end"/>
      </w:r>
    </w:p>
    <w:p w14:paraId="3610EC4C" w14:textId="5618C26A" w:rsidR="00DB029D" w:rsidRDefault="00DB029D" w:rsidP="009F5C86">
      <w:r>
        <w:fldChar w:fldCharType="begin"/>
      </w:r>
      <w:r>
        <w:instrText xml:space="preserve"> REF _Ref166504892 \n \h </w:instrText>
      </w:r>
      <w:r>
        <w:fldChar w:fldCharType="separate"/>
      </w:r>
      <w:r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_Ref166504892 \h </w:instrText>
      </w:r>
      <w:r>
        <w:fldChar w:fldCharType="separate"/>
      </w:r>
      <w:r>
        <w:rPr>
          <w:lang w:val="en-US" w:eastAsia="zh-CN"/>
        </w:rPr>
        <w:t>Use the IBE mask of UE specification as starting point for CW IBE mask.</w:t>
      </w:r>
      <w:r>
        <w:fldChar w:fldCharType="end"/>
      </w:r>
    </w:p>
    <w:p w14:paraId="58E5D171" w14:textId="45D1B4B2" w:rsidR="00DB029D" w:rsidRDefault="00DB029D" w:rsidP="009F5C86">
      <w:r>
        <w:fldChar w:fldCharType="begin"/>
      </w:r>
      <w:r>
        <w:instrText xml:space="preserve"> REF _Ref166504901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_Ref166504901 \h </w:instrText>
      </w:r>
      <w:r>
        <w:fldChar w:fldCharType="separate"/>
      </w:r>
      <w:r>
        <w:rPr>
          <w:lang w:val="en-US"/>
        </w:rPr>
        <w:t>The channel bandwidth is not defined in RAN1 yet.</w:t>
      </w:r>
      <w:r>
        <w:fldChar w:fldCharType="end"/>
      </w:r>
    </w:p>
    <w:p w14:paraId="43BC81A0" w14:textId="1557E935" w:rsidR="00DB029D" w:rsidRDefault="00DB029D" w:rsidP="009F5C86">
      <w:r>
        <w:fldChar w:fldCharType="begin"/>
      </w:r>
      <w:r>
        <w:instrText xml:space="preserve"> REF _Ref166504912 \n \h </w:instrText>
      </w:r>
      <w:r>
        <w:fldChar w:fldCharType="separate"/>
      </w:r>
      <w:r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_Ref166504912 \h </w:instrText>
      </w:r>
      <w:r>
        <w:fldChar w:fldCharType="separate"/>
      </w:r>
      <w:r>
        <w:rPr>
          <w:lang w:val="en-US"/>
        </w:rPr>
        <w:t>Send LS to RAN1 to clarify RAN4 needs the channel bandwidth to start coexisting study.</w:t>
      </w:r>
      <w:r>
        <w:fldChar w:fldCharType="end"/>
      </w:r>
    </w:p>
    <w:p w14:paraId="054A173C" w14:textId="206937FA" w:rsidR="00DB029D" w:rsidRDefault="00DB029D" w:rsidP="009F5C86">
      <w:r>
        <w:fldChar w:fldCharType="begin"/>
      </w:r>
      <w:r>
        <w:instrText xml:space="preserve"> REF _Ref166504921 \n \h </w:instrText>
      </w:r>
      <w:r>
        <w:fldChar w:fldCharType="separate"/>
      </w:r>
      <w:r>
        <w:t>Proposal-7: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_Ref166504921 \h </w:instrText>
      </w:r>
      <w:r>
        <w:fldChar w:fldCharType="separate"/>
      </w:r>
      <w:r>
        <w:rPr>
          <w:lang w:val="en-US"/>
        </w:rPr>
        <w:t>RAN4 discuss the A-IoT adjacent channel definition with below two options:</w:t>
      </w:r>
      <w:r>
        <w:fldChar w:fldCharType="end"/>
      </w:r>
    </w:p>
    <w:p w14:paraId="1CEEEACB" w14:textId="1C4B224E" w:rsidR="00DB029D" w:rsidRDefault="00DB029D" w:rsidP="009F5C86">
      <w:r>
        <w:fldChar w:fldCharType="begin"/>
      </w:r>
      <w:r>
        <w:instrText xml:space="preserve"> REF _Ref166504930 \n \h </w:instrText>
      </w:r>
      <w:r>
        <w:fldChar w:fldCharType="separate"/>
      </w:r>
      <w:r w:rsidR="000C6E01">
        <w:t>Proposal-8: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_Ref166504930 \h </w:instrText>
      </w:r>
      <w:r>
        <w:fldChar w:fldCharType="separate"/>
      </w:r>
      <w:r w:rsidR="000C6E01">
        <w:t>1 meter as starting point for the min distance between intermediate UE and A-IoT device.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77777777" w:rsidR="008E6916" w:rsidRDefault="008E6916" w:rsidP="008E6916">
      <w:pPr>
        <w:numPr>
          <w:ilvl w:val="0"/>
          <w:numId w:val="9"/>
        </w:numPr>
      </w:pPr>
      <w:r w:rsidRPr="00C73D65">
        <w:rPr>
          <w:lang w:eastAsia="ja-JP"/>
        </w:rPr>
        <w:t>R4-2406714</w:t>
      </w:r>
      <w:r>
        <w:rPr>
          <w:lang w:eastAsia="ja-JP"/>
        </w:rPr>
        <w:t xml:space="preserve">, </w:t>
      </w:r>
      <w:r w:rsidRPr="006F250E">
        <w:rPr>
          <w:lang w:eastAsia="ja-JP"/>
        </w:rPr>
        <w:t>WF on Ambient IoT in NR</w:t>
      </w:r>
      <w:r>
        <w:rPr>
          <w:lang w:eastAsia="ja-JP"/>
        </w:rPr>
        <w:t>, CMCC</w:t>
      </w:r>
    </w:p>
    <w:p w14:paraId="1C77DE5D" w14:textId="48AFFFA2" w:rsidR="00163CD8" w:rsidRDefault="00011462" w:rsidP="00115A2E">
      <w:pPr>
        <w:pStyle w:val="ListParagraph"/>
        <w:ind w:left="360"/>
      </w:pPr>
      <w:r w:rsidRPr="00011462">
        <w:t xml:space="preserve"> </w:t>
      </w:r>
    </w:p>
    <w:sectPr w:rsidR="00163CD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4EB5" w14:textId="77777777" w:rsidR="006E4187" w:rsidRDefault="006E4187">
      <w:r>
        <w:separator/>
      </w:r>
    </w:p>
  </w:endnote>
  <w:endnote w:type="continuationSeparator" w:id="0">
    <w:p w14:paraId="08AAAB31" w14:textId="77777777" w:rsidR="006E4187" w:rsidRDefault="006E4187">
      <w:r>
        <w:continuationSeparator/>
      </w:r>
    </w:p>
  </w:endnote>
  <w:endnote w:type="continuationNotice" w:id="1">
    <w:p w14:paraId="4E29B880" w14:textId="77777777" w:rsidR="006E4187" w:rsidRDefault="006E41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7F8A9" w14:textId="77777777" w:rsidR="006E4187" w:rsidRDefault="006E4187">
      <w:r>
        <w:separator/>
      </w:r>
    </w:p>
  </w:footnote>
  <w:footnote w:type="continuationSeparator" w:id="0">
    <w:p w14:paraId="6C0E5483" w14:textId="77777777" w:rsidR="006E4187" w:rsidRDefault="006E4187">
      <w:r>
        <w:continuationSeparator/>
      </w:r>
    </w:p>
  </w:footnote>
  <w:footnote w:type="continuationNotice" w:id="1">
    <w:p w14:paraId="631BE67E" w14:textId="77777777" w:rsidR="006E4187" w:rsidRDefault="006E41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9"/>
  </w:num>
  <w:num w:numId="2" w16cid:durableId="1452671420">
    <w:abstractNumId w:val="8"/>
  </w:num>
  <w:num w:numId="3" w16cid:durableId="1636400845">
    <w:abstractNumId w:val="22"/>
  </w:num>
  <w:num w:numId="4" w16cid:durableId="767240986">
    <w:abstractNumId w:val="4"/>
  </w:num>
  <w:num w:numId="5" w16cid:durableId="1554385258">
    <w:abstractNumId w:val="14"/>
  </w:num>
  <w:num w:numId="6" w16cid:durableId="443303153">
    <w:abstractNumId w:val="12"/>
  </w:num>
  <w:num w:numId="7" w16cid:durableId="1541819413">
    <w:abstractNumId w:val="11"/>
  </w:num>
  <w:num w:numId="8" w16cid:durableId="1454905180">
    <w:abstractNumId w:val="17"/>
  </w:num>
  <w:num w:numId="9" w16cid:durableId="569196071">
    <w:abstractNumId w:val="6"/>
  </w:num>
  <w:num w:numId="10" w16cid:durableId="1256984514">
    <w:abstractNumId w:val="16"/>
  </w:num>
  <w:num w:numId="11" w16cid:durableId="564604386">
    <w:abstractNumId w:val="7"/>
  </w:num>
  <w:num w:numId="12" w16cid:durableId="453452021">
    <w:abstractNumId w:val="23"/>
  </w:num>
  <w:num w:numId="13" w16cid:durableId="1929650208">
    <w:abstractNumId w:val="21"/>
  </w:num>
  <w:num w:numId="14" w16cid:durableId="667754927">
    <w:abstractNumId w:val="2"/>
  </w:num>
  <w:num w:numId="15" w16cid:durableId="1543248800">
    <w:abstractNumId w:val="20"/>
  </w:num>
  <w:num w:numId="16" w16cid:durableId="208227223">
    <w:abstractNumId w:val="10"/>
  </w:num>
  <w:num w:numId="17" w16cid:durableId="1168254346">
    <w:abstractNumId w:val="0"/>
  </w:num>
  <w:num w:numId="18" w16cid:durableId="888346523">
    <w:abstractNumId w:val="3"/>
  </w:num>
  <w:num w:numId="19" w16cid:durableId="1466702233">
    <w:abstractNumId w:val="15"/>
  </w:num>
  <w:num w:numId="20" w16cid:durableId="1949044110">
    <w:abstractNumId w:val="19"/>
  </w:num>
  <w:num w:numId="21" w16cid:durableId="628365215">
    <w:abstractNumId w:val="13"/>
  </w:num>
  <w:num w:numId="22" w16cid:durableId="682784215">
    <w:abstractNumId w:val="5"/>
  </w:num>
  <w:num w:numId="23" w16cid:durableId="1642077341">
    <w:abstractNumId w:val="24"/>
  </w:num>
  <w:num w:numId="24" w16cid:durableId="2131364015">
    <w:abstractNumId w:val="1"/>
  </w:num>
  <w:num w:numId="25" w16cid:durableId="13962447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1AA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BEC"/>
    <w:rsid w:val="0005543B"/>
    <w:rsid w:val="000561ED"/>
    <w:rsid w:val="00056D01"/>
    <w:rsid w:val="00057082"/>
    <w:rsid w:val="00057821"/>
    <w:rsid w:val="00057B21"/>
    <w:rsid w:val="0006072E"/>
    <w:rsid w:val="00060ADA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04D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210B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6E8"/>
    <w:rsid w:val="0009695B"/>
    <w:rsid w:val="000A0490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1362"/>
    <w:rsid w:val="000C2049"/>
    <w:rsid w:val="000C20BB"/>
    <w:rsid w:val="000C4C1B"/>
    <w:rsid w:val="000C520A"/>
    <w:rsid w:val="000C66CB"/>
    <w:rsid w:val="000C6A94"/>
    <w:rsid w:val="000C6D65"/>
    <w:rsid w:val="000C6E01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41"/>
    <w:rsid w:val="000D7BD6"/>
    <w:rsid w:val="000E26F7"/>
    <w:rsid w:val="000E27FB"/>
    <w:rsid w:val="000E296B"/>
    <w:rsid w:val="000E3748"/>
    <w:rsid w:val="000E43DD"/>
    <w:rsid w:val="000E5643"/>
    <w:rsid w:val="000E59B3"/>
    <w:rsid w:val="000E5CA4"/>
    <w:rsid w:val="000E5D87"/>
    <w:rsid w:val="000E74BB"/>
    <w:rsid w:val="000E7599"/>
    <w:rsid w:val="000F0493"/>
    <w:rsid w:val="000F060A"/>
    <w:rsid w:val="000F074F"/>
    <w:rsid w:val="000F09D3"/>
    <w:rsid w:val="000F1D01"/>
    <w:rsid w:val="000F1D5E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2E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8A3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288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70BE"/>
    <w:rsid w:val="00137430"/>
    <w:rsid w:val="00137D11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A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1EC1"/>
    <w:rsid w:val="001824A1"/>
    <w:rsid w:val="00182F8D"/>
    <w:rsid w:val="001856F9"/>
    <w:rsid w:val="00185832"/>
    <w:rsid w:val="001861BC"/>
    <w:rsid w:val="00187863"/>
    <w:rsid w:val="00190579"/>
    <w:rsid w:val="001907C8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7B7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8D9"/>
    <w:rsid w:val="001C55A0"/>
    <w:rsid w:val="001C62E2"/>
    <w:rsid w:val="001C6351"/>
    <w:rsid w:val="001C6D31"/>
    <w:rsid w:val="001C7421"/>
    <w:rsid w:val="001C7426"/>
    <w:rsid w:val="001C7C95"/>
    <w:rsid w:val="001D0D5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2E42"/>
    <w:rsid w:val="001E3AD4"/>
    <w:rsid w:val="001E639C"/>
    <w:rsid w:val="001E64C0"/>
    <w:rsid w:val="001E67D6"/>
    <w:rsid w:val="001E75E0"/>
    <w:rsid w:val="001E7684"/>
    <w:rsid w:val="001E7A80"/>
    <w:rsid w:val="001E7A9E"/>
    <w:rsid w:val="001E7D7D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22A"/>
    <w:rsid w:val="00204E35"/>
    <w:rsid w:val="00204E3C"/>
    <w:rsid w:val="00205539"/>
    <w:rsid w:val="00205722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3CA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1C8"/>
    <w:rsid w:val="00251F2F"/>
    <w:rsid w:val="0025222F"/>
    <w:rsid w:val="00252A6B"/>
    <w:rsid w:val="002537A7"/>
    <w:rsid w:val="002544F4"/>
    <w:rsid w:val="00254A55"/>
    <w:rsid w:val="00254D34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2DE1"/>
    <w:rsid w:val="00263356"/>
    <w:rsid w:val="00263DDF"/>
    <w:rsid w:val="00263EAB"/>
    <w:rsid w:val="00263FD7"/>
    <w:rsid w:val="00264719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0A1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3EB"/>
    <w:rsid w:val="0029470A"/>
    <w:rsid w:val="002948D0"/>
    <w:rsid w:val="00295B3D"/>
    <w:rsid w:val="00295D34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4D0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9B8"/>
    <w:rsid w:val="002F0345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7D7A"/>
    <w:rsid w:val="00300201"/>
    <w:rsid w:val="003005CE"/>
    <w:rsid w:val="00300C9A"/>
    <w:rsid w:val="00301037"/>
    <w:rsid w:val="0030106D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AC8"/>
    <w:rsid w:val="00320D97"/>
    <w:rsid w:val="00322088"/>
    <w:rsid w:val="003221EE"/>
    <w:rsid w:val="0032227B"/>
    <w:rsid w:val="003222EC"/>
    <w:rsid w:val="00323141"/>
    <w:rsid w:val="00323B29"/>
    <w:rsid w:val="003250DB"/>
    <w:rsid w:val="0032547B"/>
    <w:rsid w:val="00325FC7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53E"/>
    <w:rsid w:val="00341DEA"/>
    <w:rsid w:val="00342FB8"/>
    <w:rsid w:val="00344B08"/>
    <w:rsid w:val="00345353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7CB"/>
    <w:rsid w:val="003638B8"/>
    <w:rsid w:val="00364601"/>
    <w:rsid w:val="003658CF"/>
    <w:rsid w:val="00366695"/>
    <w:rsid w:val="003673B5"/>
    <w:rsid w:val="0037089B"/>
    <w:rsid w:val="0037110F"/>
    <w:rsid w:val="00372175"/>
    <w:rsid w:val="00372DDC"/>
    <w:rsid w:val="003739C5"/>
    <w:rsid w:val="00374F8D"/>
    <w:rsid w:val="003757FE"/>
    <w:rsid w:val="00375A11"/>
    <w:rsid w:val="003760E2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1E70"/>
    <w:rsid w:val="003A2A6D"/>
    <w:rsid w:val="003A340C"/>
    <w:rsid w:val="003A3642"/>
    <w:rsid w:val="003A3710"/>
    <w:rsid w:val="003A394B"/>
    <w:rsid w:val="003A3E1D"/>
    <w:rsid w:val="003A4F17"/>
    <w:rsid w:val="003A5395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7146"/>
    <w:rsid w:val="004275A3"/>
    <w:rsid w:val="0043084B"/>
    <w:rsid w:val="004319A9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0F5"/>
    <w:rsid w:val="00475230"/>
    <w:rsid w:val="004764F3"/>
    <w:rsid w:val="00480B55"/>
    <w:rsid w:val="00480D2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704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0ABC"/>
    <w:rsid w:val="004A1A84"/>
    <w:rsid w:val="004A1F0E"/>
    <w:rsid w:val="004A2EAD"/>
    <w:rsid w:val="004A31C5"/>
    <w:rsid w:val="004A3366"/>
    <w:rsid w:val="004A362F"/>
    <w:rsid w:val="004A3909"/>
    <w:rsid w:val="004A4234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9C4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7EC2"/>
    <w:rsid w:val="004E088E"/>
    <w:rsid w:val="004E0E21"/>
    <w:rsid w:val="004E1D55"/>
    <w:rsid w:val="004E2F3C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37B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0DC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E8B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1FBD"/>
    <w:rsid w:val="005520E7"/>
    <w:rsid w:val="005521D6"/>
    <w:rsid w:val="00552775"/>
    <w:rsid w:val="00552900"/>
    <w:rsid w:val="005529AF"/>
    <w:rsid w:val="00556D8B"/>
    <w:rsid w:val="0056173C"/>
    <w:rsid w:val="00561FB6"/>
    <w:rsid w:val="005620E4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3317"/>
    <w:rsid w:val="00573D45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3C82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397C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0C2E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6FB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8EA"/>
    <w:rsid w:val="00654AB8"/>
    <w:rsid w:val="00654C01"/>
    <w:rsid w:val="00655808"/>
    <w:rsid w:val="00656A49"/>
    <w:rsid w:val="006574AE"/>
    <w:rsid w:val="00657566"/>
    <w:rsid w:val="00657DC2"/>
    <w:rsid w:val="00660102"/>
    <w:rsid w:val="00660322"/>
    <w:rsid w:val="0066087B"/>
    <w:rsid w:val="0066106E"/>
    <w:rsid w:val="00661471"/>
    <w:rsid w:val="00662214"/>
    <w:rsid w:val="00662B62"/>
    <w:rsid w:val="00662D5C"/>
    <w:rsid w:val="00663411"/>
    <w:rsid w:val="00663568"/>
    <w:rsid w:val="006642F6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B92"/>
    <w:rsid w:val="00681EB4"/>
    <w:rsid w:val="00681EBB"/>
    <w:rsid w:val="00682064"/>
    <w:rsid w:val="006829A9"/>
    <w:rsid w:val="00682B8B"/>
    <w:rsid w:val="00682EB2"/>
    <w:rsid w:val="00683100"/>
    <w:rsid w:val="006848EC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4F5B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2E05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671"/>
    <w:rsid w:val="006E275F"/>
    <w:rsid w:val="006E3954"/>
    <w:rsid w:val="006E4187"/>
    <w:rsid w:val="006E4A22"/>
    <w:rsid w:val="006E4AB7"/>
    <w:rsid w:val="006E4E42"/>
    <w:rsid w:val="006E5A72"/>
    <w:rsid w:val="006E64D3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573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53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214"/>
    <w:rsid w:val="007336A0"/>
    <w:rsid w:val="0073419D"/>
    <w:rsid w:val="00734F75"/>
    <w:rsid w:val="0073516D"/>
    <w:rsid w:val="007353A3"/>
    <w:rsid w:val="00736B55"/>
    <w:rsid w:val="00736F79"/>
    <w:rsid w:val="00737B89"/>
    <w:rsid w:val="0074136C"/>
    <w:rsid w:val="00741DFB"/>
    <w:rsid w:val="00742B8C"/>
    <w:rsid w:val="00743D5F"/>
    <w:rsid w:val="00743E08"/>
    <w:rsid w:val="00743FD7"/>
    <w:rsid w:val="00744117"/>
    <w:rsid w:val="007446C5"/>
    <w:rsid w:val="007454CD"/>
    <w:rsid w:val="00746485"/>
    <w:rsid w:val="007467A5"/>
    <w:rsid w:val="0074776E"/>
    <w:rsid w:val="00750474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65F8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20D"/>
    <w:rsid w:val="00796330"/>
    <w:rsid w:val="00796779"/>
    <w:rsid w:val="00797AA9"/>
    <w:rsid w:val="007A0062"/>
    <w:rsid w:val="007A20C1"/>
    <w:rsid w:val="007A27B4"/>
    <w:rsid w:val="007A2946"/>
    <w:rsid w:val="007A2CA9"/>
    <w:rsid w:val="007A2F2D"/>
    <w:rsid w:val="007A4287"/>
    <w:rsid w:val="007A42AA"/>
    <w:rsid w:val="007A5093"/>
    <w:rsid w:val="007A67E8"/>
    <w:rsid w:val="007A76FF"/>
    <w:rsid w:val="007A7C4C"/>
    <w:rsid w:val="007B1A4C"/>
    <w:rsid w:val="007B3635"/>
    <w:rsid w:val="007B3BDF"/>
    <w:rsid w:val="007B4A85"/>
    <w:rsid w:val="007B4ED2"/>
    <w:rsid w:val="007B5337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D2D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51"/>
    <w:rsid w:val="008211A5"/>
    <w:rsid w:val="00821F2F"/>
    <w:rsid w:val="00822229"/>
    <w:rsid w:val="008222C1"/>
    <w:rsid w:val="00823AE5"/>
    <w:rsid w:val="00823B72"/>
    <w:rsid w:val="00823DF1"/>
    <w:rsid w:val="008240D4"/>
    <w:rsid w:val="0082413F"/>
    <w:rsid w:val="0082573F"/>
    <w:rsid w:val="008259BB"/>
    <w:rsid w:val="00826CEF"/>
    <w:rsid w:val="0082706A"/>
    <w:rsid w:val="00827470"/>
    <w:rsid w:val="008275AA"/>
    <w:rsid w:val="008303A3"/>
    <w:rsid w:val="0083064A"/>
    <w:rsid w:val="00830D47"/>
    <w:rsid w:val="00831ABB"/>
    <w:rsid w:val="00832507"/>
    <w:rsid w:val="0083295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C4F"/>
    <w:rsid w:val="0084270C"/>
    <w:rsid w:val="0084280A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088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117"/>
    <w:rsid w:val="008652E6"/>
    <w:rsid w:val="008655F4"/>
    <w:rsid w:val="00865AC0"/>
    <w:rsid w:val="008664B6"/>
    <w:rsid w:val="00866D30"/>
    <w:rsid w:val="00867296"/>
    <w:rsid w:val="00867D35"/>
    <w:rsid w:val="0087083E"/>
    <w:rsid w:val="00870D91"/>
    <w:rsid w:val="00871109"/>
    <w:rsid w:val="008719D7"/>
    <w:rsid w:val="00871D77"/>
    <w:rsid w:val="00871EB4"/>
    <w:rsid w:val="00872285"/>
    <w:rsid w:val="00872D84"/>
    <w:rsid w:val="008739DB"/>
    <w:rsid w:val="008743E1"/>
    <w:rsid w:val="0087468D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BDF"/>
    <w:rsid w:val="008A1341"/>
    <w:rsid w:val="008A17B8"/>
    <w:rsid w:val="008A25EE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AE7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15C1"/>
    <w:rsid w:val="008D16C3"/>
    <w:rsid w:val="008D1744"/>
    <w:rsid w:val="008D268A"/>
    <w:rsid w:val="008D2FE0"/>
    <w:rsid w:val="008D348D"/>
    <w:rsid w:val="008D37E6"/>
    <w:rsid w:val="008D3E21"/>
    <w:rsid w:val="008D4518"/>
    <w:rsid w:val="008D4A06"/>
    <w:rsid w:val="008D4BDB"/>
    <w:rsid w:val="008D5356"/>
    <w:rsid w:val="008D5A93"/>
    <w:rsid w:val="008D67C4"/>
    <w:rsid w:val="008D6B1C"/>
    <w:rsid w:val="008D6D68"/>
    <w:rsid w:val="008D6E76"/>
    <w:rsid w:val="008D7F5B"/>
    <w:rsid w:val="008E0261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6916"/>
    <w:rsid w:val="008E7366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1B04"/>
    <w:rsid w:val="0096220C"/>
    <w:rsid w:val="00962B1A"/>
    <w:rsid w:val="009641A1"/>
    <w:rsid w:val="009644C3"/>
    <w:rsid w:val="009650AD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7471"/>
    <w:rsid w:val="00990790"/>
    <w:rsid w:val="0099098C"/>
    <w:rsid w:val="00990F5A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1BB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31B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385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6599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3F84"/>
    <w:rsid w:val="00A058A7"/>
    <w:rsid w:val="00A06591"/>
    <w:rsid w:val="00A065A7"/>
    <w:rsid w:val="00A068C8"/>
    <w:rsid w:val="00A06BEC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62E"/>
    <w:rsid w:val="00A16D4D"/>
    <w:rsid w:val="00A173FB"/>
    <w:rsid w:val="00A17536"/>
    <w:rsid w:val="00A20659"/>
    <w:rsid w:val="00A206D0"/>
    <w:rsid w:val="00A20BF4"/>
    <w:rsid w:val="00A219CD"/>
    <w:rsid w:val="00A21CC1"/>
    <w:rsid w:val="00A21D3E"/>
    <w:rsid w:val="00A2387F"/>
    <w:rsid w:val="00A242BD"/>
    <w:rsid w:val="00A24586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5F"/>
    <w:rsid w:val="00A52AC4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319"/>
    <w:rsid w:val="00AA150F"/>
    <w:rsid w:val="00AA172A"/>
    <w:rsid w:val="00AA1AE6"/>
    <w:rsid w:val="00AA1CD7"/>
    <w:rsid w:val="00AA1F2B"/>
    <w:rsid w:val="00AA2BC8"/>
    <w:rsid w:val="00AA404E"/>
    <w:rsid w:val="00AA476A"/>
    <w:rsid w:val="00AA5189"/>
    <w:rsid w:val="00AA61BB"/>
    <w:rsid w:val="00AA7E70"/>
    <w:rsid w:val="00AB0C3C"/>
    <w:rsid w:val="00AB1B30"/>
    <w:rsid w:val="00AB1CBA"/>
    <w:rsid w:val="00AB1CCB"/>
    <w:rsid w:val="00AB1F2F"/>
    <w:rsid w:val="00AB2175"/>
    <w:rsid w:val="00AB26F1"/>
    <w:rsid w:val="00AB27E5"/>
    <w:rsid w:val="00AB292C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261"/>
    <w:rsid w:val="00AC4D90"/>
    <w:rsid w:val="00AC5B6E"/>
    <w:rsid w:val="00AC6CA9"/>
    <w:rsid w:val="00AC714A"/>
    <w:rsid w:val="00AC7427"/>
    <w:rsid w:val="00AC7433"/>
    <w:rsid w:val="00AC751E"/>
    <w:rsid w:val="00AC7CDB"/>
    <w:rsid w:val="00AD01C6"/>
    <w:rsid w:val="00AD0DA5"/>
    <w:rsid w:val="00AD1AC8"/>
    <w:rsid w:val="00AD22C2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A41"/>
    <w:rsid w:val="00B20E65"/>
    <w:rsid w:val="00B20FBD"/>
    <w:rsid w:val="00B21360"/>
    <w:rsid w:val="00B21AAE"/>
    <w:rsid w:val="00B21DF7"/>
    <w:rsid w:val="00B2206C"/>
    <w:rsid w:val="00B22194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5F44"/>
    <w:rsid w:val="00B66182"/>
    <w:rsid w:val="00B66555"/>
    <w:rsid w:val="00B66DF6"/>
    <w:rsid w:val="00B67FC9"/>
    <w:rsid w:val="00B70AFF"/>
    <w:rsid w:val="00B724B1"/>
    <w:rsid w:val="00B7257A"/>
    <w:rsid w:val="00B727CF"/>
    <w:rsid w:val="00B73123"/>
    <w:rsid w:val="00B73E4D"/>
    <w:rsid w:val="00B73EA9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5CD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37B6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2A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6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4C8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433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807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0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6D8E"/>
    <w:rsid w:val="00C670C3"/>
    <w:rsid w:val="00C67149"/>
    <w:rsid w:val="00C671DC"/>
    <w:rsid w:val="00C67A0E"/>
    <w:rsid w:val="00C70512"/>
    <w:rsid w:val="00C70633"/>
    <w:rsid w:val="00C70F62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723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0EBE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928"/>
    <w:rsid w:val="00CD0BE7"/>
    <w:rsid w:val="00CD1162"/>
    <w:rsid w:val="00CD1E58"/>
    <w:rsid w:val="00CD30F1"/>
    <w:rsid w:val="00CD3496"/>
    <w:rsid w:val="00CD3942"/>
    <w:rsid w:val="00CD3DDD"/>
    <w:rsid w:val="00CD4517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6F99"/>
    <w:rsid w:val="00CF770B"/>
    <w:rsid w:val="00CF7D09"/>
    <w:rsid w:val="00D001C6"/>
    <w:rsid w:val="00D00FD4"/>
    <w:rsid w:val="00D010CE"/>
    <w:rsid w:val="00D012E3"/>
    <w:rsid w:val="00D03325"/>
    <w:rsid w:val="00D03A3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E75"/>
    <w:rsid w:val="00D11A2D"/>
    <w:rsid w:val="00D11ADF"/>
    <w:rsid w:val="00D12042"/>
    <w:rsid w:val="00D13569"/>
    <w:rsid w:val="00D14C22"/>
    <w:rsid w:val="00D14D60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4BB6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97051"/>
    <w:rsid w:val="00DA0686"/>
    <w:rsid w:val="00DA0C8E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29D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5D4D"/>
    <w:rsid w:val="00DB62BB"/>
    <w:rsid w:val="00DB66D4"/>
    <w:rsid w:val="00DB6FB4"/>
    <w:rsid w:val="00DB7B20"/>
    <w:rsid w:val="00DB7CA3"/>
    <w:rsid w:val="00DC0997"/>
    <w:rsid w:val="00DC0A51"/>
    <w:rsid w:val="00DC0E1D"/>
    <w:rsid w:val="00DC23D4"/>
    <w:rsid w:val="00DC2851"/>
    <w:rsid w:val="00DC317C"/>
    <w:rsid w:val="00DC3EEB"/>
    <w:rsid w:val="00DC4E73"/>
    <w:rsid w:val="00DC50BF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3C1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583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52F0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908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6FD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B78"/>
    <w:rsid w:val="00EC05C8"/>
    <w:rsid w:val="00EC09E4"/>
    <w:rsid w:val="00EC0E75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D4D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4D3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35EE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6E0F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49A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4BAD"/>
    <w:rsid w:val="00F85387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46D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6D80"/>
    <w:rsid w:val="00FD71F3"/>
    <w:rsid w:val="00FE03C1"/>
    <w:rsid w:val="00FE0E16"/>
    <w:rsid w:val="00FE0E82"/>
    <w:rsid w:val="00FE1C99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emf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package" Target="embeddings/Microsoft_Visio_Drawing2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A616D-9D0F-4553-99CF-26FDD9CCF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sharepoint/v3"/>
    <ds:schemaRef ds:uri="d8762117-8292-4133-b1c7-eab5c6487cfd"/>
    <ds:schemaRef ds:uri="9b239327-9e80-40e4-b1b7-4394fed77a3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49</TotalTime>
  <Pages>8</Pages>
  <Words>2370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70</cp:revision>
  <cp:lastPrinted>2021-10-12T01:12:00Z</cp:lastPrinted>
  <dcterms:created xsi:type="dcterms:W3CDTF">2024-05-04T08:50:00Z</dcterms:created>
  <dcterms:modified xsi:type="dcterms:W3CDTF">2024-05-13T13:03:00Z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